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1D" w:rsidRDefault="00DC251D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251D" w:rsidRDefault="00DC251D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248B">
        <w:rPr>
          <w:rFonts w:ascii="Times New Roman" w:hAnsi="Times New Roman"/>
          <w:sz w:val="28"/>
          <w:szCs w:val="28"/>
        </w:rPr>
        <w:t>Сведения</w:t>
      </w:r>
    </w:p>
    <w:p w:rsidR="00DC251D" w:rsidRDefault="00DC251D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федеральных государственных служащих  Федеральной службы исполнения наказаний, а также их супругов и несовершеннолетних детей </w:t>
      </w:r>
    </w:p>
    <w:p w:rsidR="00DC251D" w:rsidRDefault="00DC251D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01 января 2010 г. по 31 декабря 2010 г.</w:t>
      </w:r>
    </w:p>
    <w:p w:rsidR="00DC251D" w:rsidRDefault="00DC251D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1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27"/>
        <w:gridCol w:w="1620"/>
        <w:gridCol w:w="1440"/>
        <w:gridCol w:w="1980"/>
        <w:gridCol w:w="1440"/>
        <w:gridCol w:w="1440"/>
        <w:gridCol w:w="1620"/>
      </w:tblGrid>
      <w:tr w:rsidR="00DC251D" w:rsidRPr="00220342" w:rsidTr="007455FD">
        <w:trPr>
          <w:trHeight w:val="1220"/>
        </w:trPr>
        <w:tc>
          <w:tcPr>
            <w:tcW w:w="1827" w:type="dxa"/>
            <w:vMerge w:val="restart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342">
              <w:rPr>
                <w:rFonts w:ascii="Times New Roman" w:hAnsi="Times New Roman"/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1620" w:type="dxa"/>
            <w:vMerge w:val="restart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342"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1440" w:type="dxa"/>
            <w:vMerge w:val="restart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342">
              <w:rPr>
                <w:rFonts w:ascii="Times New Roman" w:hAnsi="Times New Roman"/>
                <w:sz w:val="28"/>
                <w:szCs w:val="28"/>
              </w:rPr>
              <w:t>Общая сумма декларированного дохода за 2010 год (руб.)</w:t>
            </w:r>
          </w:p>
        </w:tc>
        <w:tc>
          <w:tcPr>
            <w:tcW w:w="4860" w:type="dxa"/>
            <w:gridSpan w:val="3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342">
              <w:rPr>
                <w:rFonts w:ascii="Times New Roman" w:hAnsi="Times New Roman"/>
                <w:sz w:val="28"/>
                <w:szCs w:val="28"/>
              </w:rPr>
              <w:t xml:space="preserve">Перечень объектов недвижимого имущества, принадлежащего на праве собственности или находящегося в пользовании </w:t>
            </w:r>
          </w:p>
        </w:tc>
        <w:tc>
          <w:tcPr>
            <w:tcW w:w="1620" w:type="dxa"/>
            <w:vMerge w:val="restart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342">
              <w:rPr>
                <w:rFonts w:ascii="Times New Roman" w:hAnsi="Times New Roman"/>
                <w:sz w:val="28"/>
                <w:szCs w:val="28"/>
              </w:rPr>
              <w:t>Перечень транспортных средств, принадлежащих на праве собственности (вид, марка)</w:t>
            </w:r>
          </w:p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251D" w:rsidRPr="00220342" w:rsidTr="007455FD">
        <w:trPr>
          <w:cantSplit/>
          <w:trHeight w:val="1375"/>
        </w:trPr>
        <w:tc>
          <w:tcPr>
            <w:tcW w:w="1827" w:type="dxa"/>
            <w:vMerge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342">
              <w:rPr>
                <w:rFonts w:ascii="Times New Roman" w:hAnsi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40" w:type="dxa"/>
          </w:tcPr>
          <w:p w:rsidR="00DC251D" w:rsidRPr="007455FD" w:rsidRDefault="00DC251D" w:rsidP="0022034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455FD">
              <w:rPr>
                <w:rFonts w:ascii="Times New Roman" w:hAnsi="Times New Roman"/>
                <w:sz w:val="28"/>
                <w:szCs w:val="28"/>
              </w:rPr>
              <w:t>Площа</w:t>
            </w:r>
            <w:r w:rsidRPr="007455FD">
              <w:rPr>
                <w:sz w:val="28"/>
                <w:szCs w:val="28"/>
              </w:rPr>
              <w:t xml:space="preserve">дь </w:t>
            </w:r>
            <w:r w:rsidRPr="007455FD">
              <w:rPr>
                <w:rFonts w:ascii="Times New Roman" w:hAnsi="Times New Roman"/>
                <w:sz w:val="28"/>
                <w:szCs w:val="28"/>
              </w:rPr>
              <w:t>(кв.м.)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0342">
              <w:rPr>
                <w:rFonts w:ascii="Times New Roman" w:hAnsi="Times New Roman"/>
                <w:sz w:val="28"/>
                <w:szCs w:val="28"/>
              </w:rPr>
              <w:t xml:space="preserve">Страна расположения         </w:t>
            </w:r>
          </w:p>
        </w:tc>
        <w:tc>
          <w:tcPr>
            <w:tcW w:w="1620" w:type="dxa"/>
            <w:vMerge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251D" w:rsidRPr="00220342" w:rsidTr="007455FD">
        <w:trPr>
          <w:cantSplit/>
          <w:trHeight w:val="860"/>
        </w:trPr>
        <w:tc>
          <w:tcPr>
            <w:tcW w:w="11367" w:type="dxa"/>
            <w:gridSpan w:val="7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342">
              <w:rPr>
                <w:rFonts w:ascii="Times New Roman" w:hAnsi="Times New Roman"/>
                <w:sz w:val="28"/>
                <w:szCs w:val="28"/>
              </w:rPr>
              <w:t>Федеральное казенное учреждение «Исправительная колония №5 Управления Федеральной службы исполнения наказаний по Волгоградской области»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Авакян Никогос Саркисович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Начальник колонии ФБУ ИК-5 УФСИН России по Волгоградской области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622401,9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200,2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Борзенко Михаил Викторович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290590,38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Венгловская Галина Сигизмундовна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345209,04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 99,9%)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 99,9%)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231288,0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 (форд фьюжен)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 0,1%)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72,6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 0,1%)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Гойко Виктор Викторович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310081,15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(ВАЗ 2112)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240245,42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Герасименко Александр Александрович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центра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319946,17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(ВАЗ 2104)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47263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 1/3 доля)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(лексус)</w:t>
            </w:r>
          </w:p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Грузовой автомобиль (лайнер)</w:t>
            </w:r>
          </w:p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Седельный тягач</w:t>
            </w:r>
          </w:p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Полуприцеп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Дзема Виктор Иосифович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342088,73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(Москвич 21412)</w:t>
            </w:r>
          </w:p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Прицеп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87327,31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Дудин Сергей Анатольевич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Помощник дежурного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199312,02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(мазда)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Елфимов Анатолий Николаевич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311014,3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(ВАЗ-21099)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75000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1/3 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2/3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Жуйков Эдуард Витольдович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519426,43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Автомобиль иностранного производства (киа спектра)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245754,70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Зоммер Сергей Викторович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Оперуполномоченный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130964,32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Зябина Наталья Павловна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бухгалтера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308652,80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Корсуков Виталий Владимирович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496858,25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(ВАЗ -21074)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Дача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94000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Косяк Сергей Васильевич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500643,21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(тагер)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69,6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Карпенко Юрий Николаевич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Помощник дежурного дежурной части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218313,38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Легковой автомобиль (мицубиси </w:t>
            </w:r>
            <w:r w:rsidRPr="00220342">
              <w:rPr>
                <w:rFonts w:ascii="Times New Roman" w:hAnsi="Times New Roman"/>
                <w:sz w:val="24"/>
                <w:szCs w:val="24"/>
                <w:lang w:val="en-US"/>
              </w:rPr>
              <w:t>L-300</w:t>
            </w:r>
            <w:r w:rsidRPr="002203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57,3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(форд фиеста)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Клычев Александр Николаевич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Помощник оперативного дежурного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245515,38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69433,76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Карпушов Алексей Петрович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Начальник объединенной пожарной части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370980,88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(ВАЗ-21043)</w:t>
            </w:r>
          </w:p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(ВАЗ 21111)</w:t>
            </w:r>
          </w:p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Автоприцеп легковой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Дача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60000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Огород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Лобачев Владимир Николаевич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Помощник оперативного дежурного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239006,49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60000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Лапин Евгений Васильевич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371625,67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 (ВАЗ 21150)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189213,66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Маркграф Юрий Александрович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341984,12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(ГАЗ-31029)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186908,38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Носенко Александр Николаевич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360512,96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71030,85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Попов Дмитрий Владимирович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Оперуполномоченный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265055,16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Приходько Алена Федоровна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Начальник психологической лаборатории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530297,94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Петров Сергей Викторович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Начальник участка  колонии-поселения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265386,65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40000,00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1/3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Полищук Сергей Сергеевич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объединенной пожарной части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308135,04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Автомобиль отечественного производства (Москвич 2141, ВАЗ 2111)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участок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(собственность, 1/4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Сажина Галина Сергеевна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446334,98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321794,63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(киа рио)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Сажин Виталий Геннадьевич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321794,63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(киа рио)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446334,98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Сергиенко Александр Валерьевич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Старший инспектор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254060,59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96417,36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Автомобиль отечественного производства (ВАЗ-2106)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Ульянов Сергей Владимирович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483714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Земельный пай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16500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(ВАЗ-217030)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1/4 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66172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1/4 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Фомин Александр Васильевич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Инспектор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288934,28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(ВАЗ 21099, ГАЗ 322132)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66000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Хазов Сергей Вячеславович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колонии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499598,2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(форд фокус С-МАХ)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Садовый участок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8,54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132000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(собственность, 1/2 доли)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Черенков Юрий Николаевич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327045,32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(ВАЗ-21102)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Четвертнов Александр Александрович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400803,66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Комната в общежитии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Легковой автомобиль (шкода октавия)</w:t>
            </w: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178864,39</w:t>
            </w: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 xml:space="preserve">  Квартира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Гараж (собственность)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51D" w:rsidRPr="00220342" w:rsidTr="007455FD">
        <w:trPr>
          <w:trHeight w:val="838"/>
        </w:trPr>
        <w:tc>
          <w:tcPr>
            <w:tcW w:w="1827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34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C251D" w:rsidRPr="00220342" w:rsidRDefault="00DC251D" w:rsidP="00220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251D" w:rsidRPr="00EA248B" w:rsidRDefault="00DC251D" w:rsidP="007718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C251D" w:rsidRPr="00EA248B" w:rsidSect="007455F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CD48C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87CF5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A7054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7F220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FB271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66E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7EF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504F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EAF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C27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A90A63"/>
    <w:multiLevelType w:val="hybridMultilevel"/>
    <w:tmpl w:val="4F1A26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48B"/>
    <w:rsid w:val="00000B44"/>
    <w:rsid w:val="00000F3F"/>
    <w:rsid w:val="000013A8"/>
    <w:rsid w:val="000018DA"/>
    <w:rsid w:val="000020AE"/>
    <w:rsid w:val="000025FE"/>
    <w:rsid w:val="00002874"/>
    <w:rsid w:val="000028A6"/>
    <w:rsid w:val="000034E7"/>
    <w:rsid w:val="00004407"/>
    <w:rsid w:val="0000542D"/>
    <w:rsid w:val="0000568C"/>
    <w:rsid w:val="0000597B"/>
    <w:rsid w:val="00005BE4"/>
    <w:rsid w:val="000061C3"/>
    <w:rsid w:val="00006885"/>
    <w:rsid w:val="00006C2F"/>
    <w:rsid w:val="00007E00"/>
    <w:rsid w:val="00007F4B"/>
    <w:rsid w:val="00010266"/>
    <w:rsid w:val="00010398"/>
    <w:rsid w:val="000105FA"/>
    <w:rsid w:val="0001120E"/>
    <w:rsid w:val="00011371"/>
    <w:rsid w:val="0001141A"/>
    <w:rsid w:val="00011436"/>
    <w:rsid w:val="000116A3"/>
    <w:rsid w:val="00011B0C"/>
    <w:rsid w:val="00011BDD"/>
    <w:rsid w:val="00012108"/>
    <w:rsid w:val="0001291A"/>
    <w:rsid w:val="0001309E"/>
    <w:rsid w:val="0001326A"/>
    <w:rsid w:val="0001358C"/>
    <w:rsid w:val="00013C17"/>
    <w:rsid w:val="0001405D"/>
    <w:rsid w:val="0001408C"/>
    <w:rsid w:val="000157D0"/>
    <w:rsid w:val="00015AF8"/>
    <w:rsid w:val="00015FD1"/>
    <w:rsid w:val="000163D4"/>
    <w:rsid w:val="00016BC0"/>
    <w:rsid w:val="00016DEF"/>
    <w:rsid w:val="00017C7D"/>
    <w:rsid w:val="00017F78"/>
    <w:rsid w:val="00020186"/>
    <w:rsid w:val="0002062C"/>
    <w:rsid w:val="000206CE"/>
    <w:rsid w:val="00020B81"/>
    <w:rsid w:val="00020C10"/>
    <w:rsid w:val="00021D50"/>
    <w:rsid w:val="00021F03"/>
    <w:rsid w:val="00021F87"/>
    <w:rsid w:val="00023BCE"/>
    <w:rsid w:val="00023C0C"/>
    <w:rsid w:val="000248F2"/>
    <w:rsid w:val="000253D1"/>
    <w:rsid w:val="000260B7"/>
    <w:rsid w:val="000269DF"/>
    <w:rsid w:val="00026A93"/>
    <w:rsid w:val="0002719C"/>
    <w:rsid w:val="000273B0"/>
    <w:rsid w:val="000273C4"/>
    <w:rsid w:val="00027603"/>
    <w:rsid w:val="0002779E"/>
    <w:rsid w:val="00027CFB"/>
    <w:rsid w:val="00027D21"/>
    <w:rsid w:val="00027F4C"/>
    <w:rsid w:val="000300B2"/>
    <w:rsid w:val="00030518"/>
    <w:rsid w:val="000305BA"/>
    <w:rsid w:val="00030CCD"/>
    <w:rsid w:val="000312C1"/>
    <w:rsid w:val="00031977"/>
    <w:rsid w:val="00032B5A"/>
    <w:rsid w:val="00033C34"/>
    <w:rsid w:val="00034262"/>
    <w:rsid w:val="00034837"/>
    <w:rsid w:val="00034DE5"/>
    <w:rsid w:val="000351EC"/>
    <w:rsid w:val="00035387"/>
    <w:rsid w:val="000353C6"/>
    <w:rsid w:val="00035702"/>
    <w:rsid w:val="000366B0"/>
    <w:rsid w:val="0003677C"/>
    <w:rsid w:val="00036AFF"/>
    <w:rsid w:val="00036F4F"/>
    <w:rsid w:val="000372A9"/>
    <w:rsid w:val="000375B8"/>
    <w:rsid w:val="000379A7"/>
    <w:rsid w:val="0004001B"/>
    <w:rsid w:val="000402FA"/>
    <w:rsid w:val="0004070C"/>
    <w:rsid w:val="00040B5F"/>
    <w:rsid w:val="00040EAA"/>
    <w:rsid w:val="00040F04"/>
    <w:rsid w:val="00040F28"/>
    <w:rsid w:val="000412D1"/>
    <w:rsid w:val="000421B3"/>
    <w:rsid w:val="00042E75"/>
    <w:rsid w:val="0004428E"/>
    <w:rsid w:val="00044A44"/>
    <w:rsid w:val="00044FA7"/>
    <w:rsid w:val="0004503C"/>
    <w:rsid w:val="0004572D"/>
    <w:rsid w:val="00045C92"/>
    <w:rsid w:val="00046A4E"/>
    <w:rsid w:val="000473A6"/>
    <w:rsid w:val="000474DB"/>
    <w:rsid w:val="000503A0"/>
    <w:rsid w:val="00050B42"/>
    <w:rsid w:val="0005116D"/>
    <w:rsid w:val="00051D1A"/>
    <w:rsid w:val="00051EBF"/>
    <w:rsid w:val="00051F6E"/>
    <w:rsid w:val="0005230E"/>
    <w:rsid w:val="00052737"/>
    <w:rsid w:val="0005294B"/>
    <w:rsid w:val="00052F0B"/>
    <w:rsid w:val="00053097"/>
    <w:rsid w:val="00053198"/>
    <w:rsid w:val="0005334A"/>
    <w:rsid w:val="000535ED"/>
    <w:rsid w:val="00053F84"/>
    <w:rsid w:val="000541EB"/>
    <w:rsid w:val="0005468A"/>
    <w:rsid w:val="00054A93"/>
    <w:rsid w:val="00054C3D"/>
    <w:rsid w:val="00054EC8"/>
    <w:rsid w:val="00054F65"/>
    <w:rsid w:val="00055633"/>
    <w:rsid w:val="00056D5A"/>
    <w:rsid w:val="00056DA5"/>
    <w:rsid w:val="000571EE"/>
    <w:rsid w:val="00057556"/>
    <w:rsid w:val="000602A3"/>
    <w:rsid w:val="000616AB"/>
    <w:rsid w:val="00061A7F"/>
    <w:rsid w:val="00061ADC"/>
    <w:rsid w:val="00061C0A"/>
    <w:rsid w:val="000623BD"/>
    <w:rsid w:val="00062CB3"/>
    <w:rsid w:val="00062FF2"/>
    <w:rsid w:val="00063C70"/>
    <w:rsid w:val="000641B7"/>
    <w:rsid w:val="00064294"/>
    <w:rsid w:val="0006456A"/>
    <w:rsid w:val="000648CB"/>
    <w:rsid w:val="00064C26"/>
    <w:rsid w:val="0006518B"/>
    <w:rsid w:val="0006545E"/>
    <w:rsid w:val="00065EF1"/>
    <w:rsid w:val="00066D09"/>
    <w:rsid w:val="00066EDB"/>
    <w:rsid w:val="000670A4"/>
    <w:rsid w:val="00067437"/>
    <w:rsid w:val="000675B7"/>
    <w:rsid w:val="00067621"/>
    <w:rsid w:val="000679FF"/>
    <w:rsid w:val="00070222"/>
    <w:rsid w:val="00070A21"/>
    <w:rsid w:val="00070B55"/>
    <w:rsid w:val="00070D37"/>
    <w:rsid w:val="00070FBE"/>
    <w:rsid w:val="00071698"/>
    <w:rsid w:val="000718E6"/>
    <w:rsid w:val="0007213A"/>
    <w:rsid w:val="00072282"/>
    <w:rsid w:val="00072376"/>
    <w:rsid w:val="00072E42"/>
    <w:rsid w:val="0007325D"/>
    <w:rsid w:val="0007326F"/>
    <w:rsid w:val="000734CD"/>
    <w:rsid w:val="00073C9D"/>
    <w:rsid w:val="0007445B"/>
    <w:rsid w:val="00074F0C"/>
    <w:rsid w:val="00074FD3"/>
    <w:rsid w:val="00074FD4"/>
    <w:rsid w:val="000754D3"/>
    <w:rsid w:val="00075657"/>
    <w:rsid w:val="00075738"/>
    <w:rsid w:val="00075AC8"/>
    <w:rsid w:val="00075F26"/>
    <w:rsid w:val="00075FE8"/>
    <w:rsid w:val="0007605D"/>
    <w:rsid w:val="000761A8"/>
    <w:rsid w:val="000761B1"/>
    <w:rsid w:val="00076241"/>
    <w:rsid w:val="0007695F"/>
    <w:rsid w:val="00076986"/>
    <w:rsid w:val="00076B0B"/>
    <w:rsid w:val="000770C3"/>
    <w:rsid w:val="000776E2"/>
    <w:rsid w:val="000777E8"/>
    <w:rsid w:val="0008111E"/>
    <w:rsid w:val="0008192E"/>
    <w:rsid w:val="00081A14"/>
    <w:rsid w:val="00081D4B"/>
    <w:rsid w:val="0008273E"/>
    <w:rsid w:val="00082C85"/>
    <w:rsid w:val="00082D07"/>
    <w:rsid w:val="00083601"/>
    <w:rsid w:val="00083644"/>
    <w:rsid w:val="00083789"/>
    <w:rsid w:val="00083901"/>
    <w:rsid w:val="000839AB"/>
    <w:rsid w:val="00083A24"/>
    <w:rsid w:val="00083ADB"/>
    <w:rsid w:val="00083B81"/>
    <w:rsid w:val="000847AA"/>
    <w:rsid w:val="00084BCD"/>
    <w:rsid w:val="00084E4C"/>
    <w:rsid w:val="00084F6E"/>
    <w:rsid w:val="00084F90"/>
    <w:rsid w:val="00085078"/>
    <w:rsid w:val="000853FC"/>
    <w:rsid w:val="00085CEF"/>
    <w:rsid w:val="00085D63"/>
    <w:rsid w:val="000862F3"/>
    <w:rsid w:val="0008641F"/>
    <w:rsid w:val="000868CF"/>
    <w:rsid w:val="00086AD9"/>
    <w:rsid w:val="00086EA5"/>
    <w:rsid w:val="00087375"/>
    <w:rsid w:val="00087E8E"/>
    <w:rsid w:val="000901B0"/>
    <w:rsid w:val="00090336"/>
    <w:rsid w:val="00090804"/>
    <w:rsid w:val="00091202"/>
    <w:rsid w:val="00091AEA"/>
    <w:rsid w:val="00091CEB"/>
    <w:rsid w:val="00091EF2"/>
    <w:rsid w:val="000934FC"/>
    <w:rsid w:val="0009405E"/>
    <w:rsid w:val="000948B2"/>
    <w:rsid w:val="00094AB0"/>
    <w:rsid w:val="00094FA3"/>
    <w:rsid w:val="0009509E"/>
    <w:rsid w:val="00095556"/>
    <w:rsid w:val="00095882"/>
    <w:rsid w:val="00095CC8"/>
    <w:rsid w:val="00095FB6"/>
    <w:rsid w:val="000965EA"/>
    <w:rsid w:val="00096B4B"/>
    <w:rsid w:val="00097101"/>
    <w:rsid w:val="00097557"/>
    <w:rsid w:val="00097E61"/>
    <w:rsid w:val="00097EB1"/>
    <w:rsid w:val="000A01DB"/>
    <w:rsid w:val="000A069A"/>
    <w:rsid w:val="000A0B2A"/>
    <w:rsid w:val="000A0EB0"/>
    <w:rsid w:val="000A0EEF"/>
    <w:rsid w:val="000A14A4"/>
    <w:rsid w:val="000A1A4D"/>
    <w:rsid w:val="000A1BEB"/>
    <w:rsid w:val="000A1F54"/>
    <w:rsid w:val="000A2077"/>
    <w:rsid w:val="000A269B"/>
    <w:rsid w:val="000A275E"/>
    <w:rsid w:val="000A28E9"/>
    <w:rsid w:val="000A3001"/>
    <w:rsid w:val="000A399A"/>
    <w:rsid w:val="000A3D1C"/>
    <w:rsid w:val="000A3F59"/>
    <w:rsid w:val="000A3FDB"/>
    <w:rsid w:val="000A51AC"/>
    <w:rsid w:val="000A5694"/>
    <w:rsid w:val="000A574C"/>
    <w:rsid w:val="000A5770"/>
    <w:rsid w:val="000A5AB4"/>
    <w:rsid w:val="000A5D61"/>
    <w:rsid w:val="000A6575"/>
    <w:rsid w:val="000A67AF"/>
    <w:rsid w:val="000A67FF"/>
    <w:rsid w:val="000A687A"/>
    <w:rsid w:val="000A7969"/>
    <w:rsid w:val="000A7E5C"/>
    <w:rsid w:val="000B05BB"/>
    <w:rsid w:val="000B1882"/>
    <w:rsid w:val="000B21DD"/>
    <w:rsid w:val="000B2211"/>
    <w:rsid w:val="000B2250"/>
    <w:rsid w:val="000B24E8"/>
    <w:rsid w:val="000B2539"/>
    <w:rsid w:val="000B2B7B"/>
    <w:rsid w:val="000B3160"/>
    <w:rsid w:val="000B3F88"/>
    <w:rsid w:val="000B422E"/>
    <w:rsid w:val="000B4262"/>
    <w:rsid w:val="000B4883"/>
    <w:rsid w:val="000B5015"/>
    <w:rsid w:val="000B5BAD"/>
    <w:rsid w:val="000B651A"/>
    <w:rsid w:val="000B6CBC"/>
    <w:rsid w:val="000B6D23"/>
    <w:rsid w:val="000B7088"/>
    <w:rsid w:val="000B7372"/>
    <w:rsid w:val="000B7CA4"/>
    <w:rsid w:val="000C07BD"/>
    <w:rsid w:val="000C0A6A"/>
    <w:rsid w:val="000C0D76"/>
    <w:rsid w:val="000C142C"/>
    <w:rsid w:val="000C196A"/>
    <w:rsid w:val="000C1C4C"/>
    <w:rsid w:val="000C1C5F"/>
    <w:rsid w:val="000C1C92"/>
    <w:rsid w:val="000C1E2F"/>
    <w:rsid w:val="000C2160"/>
    <w:rsid w:val="000C231E"/>
    <w:rsid w:val="000C33D0"/>
    <w:rsid w:val="000C3460"/>
    <w:rsid w:val="000C43B4"/>
    <w:rsid w:val="000C4F35"/>
    <w:rsid w:val="000C5452"/>
    <w:rsid w:val="000C5AD8"/>
    <w:rsid w:val="000C5CE1"/>
    <w:rsid w:val="000C5E80"/>
    <w:rsid w:val="000C69B1"/>
    <w:rsid w:val="000D007F"/>
    <w:rsid w:val="000D0C94"/>
    <w:rsid w:val="000D0D01"/>
    <w:rsid w:val="000D1515"/>
    <w:rsid w:val="000D1E30"/>
    <w:rsid w:val="000D2476"/>
    <w:rsid w:val="000D2D05"/>
    <w:rsid w:val="000D2EF8"/>
    <w:rsid w:val="000D31E9"/>
    <w:rsid w:val="000D3338"/>
    <w:rsid w:val="000D356D"/>
    <w:rsid w:val="000D359B"/>
    <w:rsid w:val="000D3672"/>
    <w:rsid w:val="000D3953"/>
    <w:rsid w:val="000D3C09"/>
    <w:rsid w:val="000D4170"/>
    <w:rsid w:val="000D4172"/>
    <w:rsid w:val="000D439B"/>
    <w:rsid w:val="000D4AF3"/>
    <w:rsid w:val="000D4FEF"/>
    <w:rsid w:val="000D5CC1"/>
    <w:rsid w:val="000D6425"/>
    <w:rsid w:val="000D677C"/>
    <w:rsid w:val="000D6E73"/>
    <w:rsid w:val="000D7EE9"/>
    <w:rsid w:val="000E0464"/>
    <w:rsid w:val="000E0973"/>
    <w:rsid w:val="000E0FFC"/>
    <w:rsid w:val="000E10BC"/>
    <w:rsid w:val="000E13AB"/>
    <w:rsid w:val="000E1F45"/>
    <w:rsid w:val="000E2283"/>
    <w:rsid w:val="000E2511"/>
    <w:rsid w:val="000E2537"/>
    <w:rsid w:val="000E32A0"/>
    <w:rsid w:val="000E3475"/>
    <w:rsid w:val="000E3AB9"/>
    <w:rsid w:val="000E4189"/>
    <w:rsid w:val="000E4721"/>
    <w:rsid w:val="000E4F45"/>
    <w:rsid w:val="000E5021"/>
    <w:rsid w:val="000E5148"/>
    <w:rsid w:val="000E51A2"/>
    <w:rsid w:val="000E51F1"/>
    <w:rsid w:val="000E52F8"/>
    <w:rsid w:val="000E55E0"/>
    <w:rsid w:val="000E5F41"/>
    <w:rsid w:val="000E60C6"/>
    <w:rsid w:val="000E635A"/>
    <w:rsid w:val="000E63BC"/>
    <w:rsid w:val="000E6670"/>
    <w:rsid w:val="000E736E"/>
    <w:rsid w:val="000E7657"/>
    <w:rsid w:val="000E7B37"/>
    <w:rsid w:val="000F017A"/>
    <w:rsid w:val="000F041C"/>
    <w:rsid w:val="000F057F"/>
    <w:rsid w:val="000F07FB"/>
    <w:rsid w:val="000F17A9"/>
    <w:rsid w:val="000F2216"/>
    <w:rsid w:val="000F25AB"/>
    <w:rsid w:val="000F26A2"/>
    <w:rsid w:val="000F2FC1"/>
    <w:rsid w:val="000F3875"/>
    <w:rsid w:val="000F3A36"/>
    <w:rsid w:val="000F4322"/>
    <w:rsid w:val="000F44E2"/>
    <w:rsid w:val="000F4B59"/>
    <w:rsid w:val="000F4CC4"/>
    <w:rsid w:val="000F4FE0"/>
    <w:rsid w:val="000F5822"/>
    <w:rsid w:val="000F6006"/>
    <w:rsid w:val="000F61E8"/>
    <w:rsid w:val="000F63D9"/>
    <w:rsid w:val="000F65F4"/>
    <w:rsid w:val="000F66FA"/>
    <w:rsid w:val="000F7350"/>
    <w:rsid w:val="000F777A"/>
    <w:rsid w:val="000F7A09"/>
    <w:rsid w:val="000F7AEE"/>
    <w:rsid w:val="000F7D1B"/>
    <w:rsid w:val="00100016"/>
    <w:rsid w:val="00100026"/>
    <w:rsid w:val="00100A87"/>
    <w:rsid w:val="00101730"/>
    <w:rsid w:val="00101B7C"/>
    <w:rsid w:val="00101C0F"/>
    <w:rsid w:val="00101C58"/>
    <w:rsid w:val="001024E1"/>
    <w:rsid w:val="00102C48"/>
    <w:rsid w:val="00102F20"/>
    <w:rsid w:val="00103066"/>
    <w:rsid w:val="001035BD"/>
    <w:rsid w:val="0010389B"/>
    <w:rsid w:val="00103C66"/>
    <w:rsid w:val="00103F43"/>
    <w:rsid w:val="00104266"/>
    <w:rsid w:val="00104267"/>
    <w:rsid w:val="001049D2"/>
    <w:rsid w:val="00104A5B"/>
    <w:rsid w:val="00104C0F"/>
    <w:rsid w:val="001052B2"/>
    <w:rsid w:val="001052F2"/>
    <w:rsid w:val="00105926"/>
    <w:rsid w:val="00105C6B"/>
    <w:rsid w:val="0010618E"/>
    <w:rsid w:val="00106858"/>
    <w:rsid w:val="001068D9"/>
    <w:rsid w:val="00106ED9"/>
    <w:rsid w:val="00107091"/>
    <w:rsid w:val="0010735A"/>
    <w:rsid w:val="0010742D"/>
    <w:rsid w:val="001074BE"/>
    <w:rsid w:val="00107581"/>
    <w:rsid w:val="00107A84"/>
    <w:rsid w:val="00107DDE"/>
    <w:rsid w:val="001101A5"/>
    <w:rsid w:val="0011064C"/>
    <w:rsid w:val="00110AE9"/>
    <w:rsid w:val="00110FD1"/>
    <w:rsid w:val="0011130E"/>
    <w:rsid w:val="00111479"/>
    <w:rsid w:val="001116B0"/>
    <w:rsid w:val="00111937"/>
    <w:rsid w:val="0011200E"/>
    <w:rsid w:val="001120A3"/>
    <w:rsid w:val="0011240E"/>
    <w:rsid w:val="0011242B"/>
    <w:rsid w:val="0011274E"/>
    <w:rsid w:val="00112822"/>
    <w:rsid w:val="00112D9F"/>
    <w:rsid w:val="001136C7"/>
    <w:rsid w:val="00113818"/>
    <w:rsid w:val="001142C1"/>
    <w:rsid w:val="00114748"/>
    <w:rsid w:val="00114968"/>
    <w:rsid w:val="00114B83"/>
    <w:rsid w:val="0011547A"/>
    <w:rsid w:val="001156BC"/>
    <w:rsid w:val="00115732"/>
    <w:rsid w:val="00115B31"/>
    <w:rsid w:val="00115E91"/>
    <w:rsid w:val="0011642D"/>
    <w:rsid w:val="0011665C"/>
    <w:rsid w:val="00116D03"/>
    <w:rsid w:val="00117708"/>
    <w:rsid w:val="001178DD"/>
    <w:rsid w:val="00117B99"/>
    <w:rsid w:val="00120BE9"/>
    <w:rsid w:val="0012167B"/>
    <w:rsid w:val="0012243D"/>
    <w:rsid w:val="00122F71"/>
    <w:rsid w:val="00122FDE"/>
    <w:rsid w:val="00123927"/>
    <w:rsid w:val="00124471"/>
    <w:rsid w:val="00124C16"/>
    <w:rsid w:val="00124F36"/>
    <w:rsid w:val="00125C18"/>
    <w:rsid w:val="00127722"/>
    <w:rsid w:val="00127AAD"/>
    <w:rsid w:val="00127C42"/>
    <w:rsid w:val="0013007D"/>
    <w:rsid w:val="00130960"/>
    <w:rsid w:val="00130F23"/>
    <w:rsid w:val="001312BB"/>
    <w:rsid w:val="0013198C"/>
    <w:rsid w:val="001324C3"/>
    <w:rsid w:val="00132D40"/>
    <w:rsid w:val="001331FE"/>
    <w:rsid w:val="001333BC"/>
    <w:rsid w:val="00133458"/>
    <w:rsid w:val="0013368F"/>
    <w:rsid w:val="001341CE"/>
    <w:rsid w:val="001341FD"/>
    <w:rsid w:val="0013456F"/>
    <w:rsid w:val="00134B3C"/>
    <w:rsid w:val="0013525D"/>
    <w:rsid w:val="00135481"/>
    <w:rsid w:val="001355BB"/>
    <w:rsid w:val="001356C9"/>
    <w:rsid w:val="00135B37"/>
    <w:rsid w:val="00137148"/>
    <w:rsid w:val="001371BE"/>
    <w:rsid w:val="00140209"/>
    <w:rsid w:val="00140210"/>
    <w:rsid w:val="00141236"/>
    <w:rsid w:val="0014149B"/>
    <w:rsid w:val="00141778"/>
    <w:rsid w:val="001417A4"/>
    <w:rsid w:val="00142308"/>
    <w:rsid w:val="00142AE2"/>
    <w:rsid w:val="00142FDA"/>
    <w:rsid w:val="00143350"/>
    <w:rsid w:val="00143406"/>
    <w:rsid w:val="00143900"/>
    <w:rsid w:val="001449DC"/>
    <w:rsid w:val="00144BB6"/>
    <w:rsid w:val="00144BCE"/>
    <w:rsid w:val="00144CDB"/>
    <w:rsid w:val="001456BF"/>
    <w:rsid w:val="00145B60"/>
    <w:rsid w:val="00145DF4"/>
    <w:rsid w:val="00146251"/>
    <w:rsid w:val="0014639E"/>
    <w:rsid w:val="0014642B"/>
    <w:rsid w:val="001467D3"/>
    <w:rsid w:val="00146930"/>
    <w:rsid w:val="00147466"/>
    <w:rsid w:val="00147912"/>
    <w:rsid w:val="00147CC6"/>
    <w:rsid w:val="00147D88"/>
    <w:rsid w:val="0015013F"/>
    <w:rsid w:val="0015019C"/>
    <w:rsid w:val="00150218"/>
    <w:rsid w:val="001507FC"/>
    <w:rsid w:val="00150BDB"/>
    <w:rsid w:val="00150E99"/>
    <w:rsid w:val="00151452"/>
    <w:rsid w:val="001519EA"/>
    <w:rsid w:val="00152672"/>
    <w:rsid w:val="00152909"/>
    <w:rsid w:val="0015315F"/>
    <w:rsid w:val="001546D4"/>
    <w:rsid w:val="00154A59"/>
    <w:rsid w:val="00154AE6"/>
    <w:rsid w:val="00154B90"/>
    <w:rsid w:val="001557ED"/>
    <w:rsid w:val="00155C81"/>
    <w:rsid w:val="00155DAF"/>
    <w:rsid w:val="001560AA"/>
    <w:rsid w:val="001561D2"/>
    <w:rsid w:val="001564B1"/>
    <w:rsid w:val="001564D8"/>
    <w:rsid w:val="001572EC"/>
    <w:rsid w:val="00157CC4"/>
    <w:rsid w:val="00160538"/>
    <w:rsid w:val="00160D54"/>
    <w:rsid w:val="00160E55"/>
    <w:rsid w:val="00160F68"/>
    <w:rsid w:val="001610A2"/>
    <w:rsid w:val="00161532"/>
    <w:rsid w:val="00161F91"/>
    <w:rsid w:val="00162C43"/>
    <w:rsid w:val="00163073"/>
    <w:rsid w:val="00163447"/>
    <w:rsid w:val="00163A75"/>
    <w:rsid w:val="00164002"/>
    <w:rsid w:val="001648C7"/>
    <w:rsid w:val="00165178"/>
    <w:rsid w:val="0016535E"/>
    <w:rsid w:val="001653BD"/>
    <w:rsid w:val="0016570C"/>
    <w:rsid w:val="001658D9"/>
    <w:rsid w:val="00165BFC"/>
    <w:rsid w:val="00166858"/>
    <w:rsid w:val="001668A4"/>
    <w:rsid w:val="0016764B"/>
    <w:rsid w:val="00167B07"/>
    <w:rsid w:val="00167C39"/>
    <w:rsid w:val="00167F15"/>
    <w:rsid w:val="001702DD"/>
    <w:rsid w:val="0017107C"/>
    <w:rsid w:val="001711D8"/>
    <w:rsid w:val="00171481"/>
    <w:rsid w:val="00171A3F"/>
    <w:rsid w:val="001722DC"/>
    <w:rsid w:val="001723C8"/>
    <w:rsid w:val="001725F5"/>
    <w:rsid w:val="0017273B"/>
    <w:rsid w:val="00172980"/>
    <w:rsid w:val="00172D77"/>
    <w:rsid w:val="00173323"/>
    <w:rsid w:val="001735C8"/>
    <w:rsid w:val="00173B85"/>
    <w:rsid w:val="00173C98"/>
    <w:rsid w:val="0017413D"/>
    <w:rsid w:val="001749D2"/>
    <w:rsid w:val="00174B2B"/>
    <w:rsid w:val="00174EEC"/>
    <w:rsid w:val="001752C8"/>
    <w:rsid w:val="0017539E"/>
    <w:rsid w:val="001757A5"/>
    <w:rsid w:val="00175839"/>
    <w:rsid w:val="00175F07"/>
    <w:rsid w:val="00176103"/>
    <w:rsid w:val="00176162"/>
    <w:rsid w:val="001762D8"/>
    <w:rsid w:val="00176301"/>
    <w:rsid w:val="0017690A"/>
    <w:rsid w:val="001770AA"/>
    <w:rsid w:val="0017785F"/>
    <w:rsid w:val="00180177"/>
    <w:rsid w:val="00180669"/>
    <w:rsid w:val="001806E4"/>
    <w:rsid w:val="001808AA"/>
    <w:rsid w:val="00180AEF"/>
    <w:rsid w:val="00180ECC"/>
    <w:rsid w:val="00180F51"/>
    <w:rsid w:val="00181B52"/>
    <w:rsid w:val="00181B5F"/>
    <w:rsid w:val="00182345"/>
    <w:rsid w:val="00182B82"/>
    <w:rsid w:val="00182CF4"/>
    <w:rsid w:val="0018334E"/>
    <w:rsid w:val="0018335B"/>
    <w:rsid w:val="0018377D"/>
    <w:rsid w:val="0018395D"/>
    <w:rsid w:val="00183B58"/>
    <w:rsid w:val="00184D4A"/>
    <w:rsid w:val="00185143"/>
    <w:rsid w:val="00185314"/>
    <w:rsid w:val="00185409"/>
    <w:rsid w:val="0018591F"/>
    <w:rsid w:val="00185C6C"/>
    <w:rsid w:val="00185D78"/>
    <w:rsid w:val="001860D5"/>
    <w:rsid w:val="00186933"/>
    <w:rsid w:val="00186D27"/>
    <w:rsid w:val="001874EA"/>
    <w:rsid w:val="0019030C"/>
    <w:rsid w:val="00192804"/>
    <w:rsid w:val="00192E43"/>
    <w:rsid w:val="00193826"/>
    <w:rsid w:val="00193B2D"/>
    <w:rsid w:val="00193F59"/>
    <w:rsid w:val="001940D6"/>
    <w:rsid w:val="00194BF5"/>
    <w:rsid w:val="00195596"/>
    <w:rsid w:val="00195778"/>
    <w:rsid w:val="00195782"/>
    <w:rsid w:val="0019596E"/>
    <w:rsid w:val="00195B17"/>
    <w:rsid w:val="00195C83"/>
    <w:rsid w:val="001961F3"/>
    <w:rsid w:val="001979FA"/>
    <w:rsid w:val="001A00AB"/>
    <w:rsid w:val="001A0379"/>
    <w:rsid w:val="001A0518"/>
    <w:rsid w:val="001A0606"/>
    <w:rsid w:val="001A0967"/>
    <w:rsid w:val="001A103D"/>
    <w:rsid w:val="001A244C"/>
    <w:rsid w:val="001A2FB2"/>
    <w:rsid w:val="001A39AA"/>
    <w:rsid w:val="001A4655"/>
    <w:rsid w:val="001A476C"/>
    <w:rsid w:val="001A4BFE"/>
    <w:rsid w:val="001A4ED8"/>
    <w:rsid w:val="001A5320"/>
    <w:rsid w:val="001A5474"/>
    <w:rsid w:val="001A58B7"/>
    <w:rsid w:val="001A5C0C"/>
    <w:rsid w:val="001A607B"/>
    <w:rsid w:val="001A6334"/>
    <w:rsid w:val="001A662B"/>
    <w:rsid w:val="001A6672"/>
    <w:rsid w:val="001A6853"/>
    <w:rsid w:val="001A6A71"/>
    <w:rsid w:val="001A721F"/>
    <w:rsid w:val="001A73CE"/>
    <w:rsid w:val="001A795A"/>
    <w:rsid w:val="001A7E1B"/>
    <w:rsid w:val="001A7FE5"/>
    <w:rsid w:val="001B0000"/>
    <w:rsid w:val="001B0498"/>
    <w:rsid w:val="001B08AA"/>
    <w:rsid w:val="001B0A32"/>
    <w:rsid w:val="001B0F12"/>
    <w:rsid w:val="001B122C"/>
    <w:rsid w:val="001B1EBE"/>
    <w:rsid w:val="001B2376"/>
    <w:rsid w:val="001B2E38"/>
    <w:rsid w:val="001B32C3"/>
    <w:rsid w:val="001B3764"/>
    <w:rsid w:val="001B379D"/>
    <w:rsid w:val="001B3A42"/>
    <w:rsid w:val="001B3AAC"/>
    <w:rsid w:val="001B4185"/>
    <w:rsid w:val="001B425C"/>
    <w:rsid w:val="001B4554"/>
    <w:rsid w:val="001B4B54"/>
    <w:rsid w:val="001B4E54"/>
    <w:rsid w:val="001B5066"/>
    <w:rsid w:val="001B5CBE"/>
    <w:rsid w:val="001B5D90"/>
    <w:rsid w:val="001B5FF5"/>
    <w:rsid w:val="001B603A"/>
    <w:rsid w:val="001B6351"/>
    <w:rsid w:val="001B6E7D"/>
    <w:rsid w:val="001B719B"/>
    <w:rsid w:val="001B7A76"/>
    <w:rsid w:val="001B7F5C"/>
    <w:rsid w:val="001C002B"/>
    <w:rsid w:val="001C04E2"/>
    <w:rsid w:val="001C05DA"/>
    <w:rsid w:val="001C070A"/>
    <w:rsid w:val="001C0C4F"/>
    <w:rsid w:val="001C11F3"/>
    <w:rsid w:val="001C15D0"/>
    <w:rsid w:val="001C15F0"/>
    <w:rsid w:val="001C1A7C"/>
    <w:rsid w:val="001C251F"/>
    <w:rsid w:val="001C2580"/>
    <w:rsid w:val="001C25D7"/>
    <w:rsid w:val="001C28E4"/>
    <w:rsid w:val="001C2AD7"/>
    <w:rsid w:val="001C3051"/>
    <w:rsid w:val="001C309F"/>
    <w:rsid w:val="001C3FD4"/>
    <w:rsid w:val="001C427F"/>
    <w:rsid w:val="001C4315"/>
    <w:rsid w:val="001C46AC"/>
    <w:rsid w:val="001C4829"/>
    <w:rsid w:val="001C4901"/>
    <w:rsid w:val="001C49C0"/>
    <w:rsid w:val="001C4CDB"/>
    <w:rsid w:val="001C4D6F"/>
    <w:rsid w:val="001C52DD"/>
    <w:rsid w:val="001C56BC"/>
    <w:rsid w:val="001C571F"/>
    <w:rsid w:val="001C59A5"/>
    <w:rsid w:val="001C6029"/>
    <w:rsid w:val="001C646E"/>
    <w:rsid w:val="001C6C2C"/>
    <w:rsid w:val="001C726F"/>
    <w:rsid w:val="001C73C0"/>
    <w:rsid w:val="001C76C8"/>
    <w:rsid w:val="001C78B0"/>
    <w:rsid w:val="001C79AF"/>
    <w:rsid w:val="001C7F43"/>
    <w:rsid w:val="001D0037"/>
    <w:rsid w:val="001D04FC"/>
    <w:rsid w:val="001D0A93"/>
    <w:rsid w:val="001D0C05"/>
    <w:rsid w:val="001D0C0F"/>
    <w:rsid w:val="001D0C82"/>
    <w:rsid w:val="001D1515"/>
    <w:rsid w:val="001D24C3"/>
    <w:rsid w:val="001D3005"/>
    <w:rsid w:val="001D32B6"/>
    <w:rsid w:val="001D36C0"/>
    <w:rsid w:val="001D375E"/>
    <w:rsid w:val="001D3AC7"/>
    <w:rsid w:val="001D3C21"/>
    <w:rsid w:val="001D3CFA"/>
    <w:rsid w:val="001D3E4D"/>
    <w:rsid w:val="001D443C"/>
    <w:rsid w:val="001D4A06"/>
    <w:rsid w:val="001D4D7F"/>
    <w:rsid w:val="001D5DD2"/>
    <w:rsid w:val="001D5E76"/>
    <w:rsid w:val="001D620B"/>
    <w:rsid w:val="001D66F5"/>
    <w:rsid w:val="001D68BB"/>
    <w:rsid w:val="001D6DC9"/>
    <w:rsid w:val="001D76D1"/>
    <w:rsid w:val="001D7CC1"/>
    <w:rsid w:val="001E010B"/>
    <w:rsid w:val="001E023A"/>
    <w:rsid w:val="001E06BE"/>
    <w:rsid w:val="001E0712"/>
    <w:rsid w:val="001E07E5"/>
    <w:rsid w:val="001E16ED"/>
    <w:rsid w:val="001E179A"/>
    <w:rsid w:val="001E21B6"/>
    <w:rsid w:val="001E25D0"/>
    <w:rsid w:val="001E25F1"/>
    <w:rsid w:val="001E2757"/>
    <w:rsid w:val="001E2D84"/>
    <w:rsid w:val="001E30EE"/>
    <w:rsid w:val="001E379F"/>
    <w:rsid w:val="001E3C50"/>
    <w:rsid w:val="001E3EAA"/>
    <w:rsid w:val="001E48CE"/>
    <w:rsid w:val="001E57A8"/>
    <w:rsid w:val="001E5B50"/>
    <w:rsid w:val="001E5C0F"/>
    <w:rsid w:val="001E5FE2"/>
    <w:rsid w:val="001E638E"/>
    <w:rsid w:val="001E683F"/>
    <w:rsid w:val="001E6F5D"/>
    <w:rsid w:val="001E7899"/>
    <w:rsid w:val="001E7EB8"/>
    <w:rsid w:val="001F00DC"/>
    <w:rsid w:val="001F04D4"/>
    <w:rsid w:val="001F09CD"/>
    <w:rsid w:val="001F0DD8"/>
    <w:rsid w:val="001F18E5"/>
    <w:rsid w:val="001F2250"/>
    <w:rsid w:val="001F230B"/>
    <w:rsid w:val="001F2A38"/>
    <w:rsid w:val="001F2A75"/>
    <w:rsid w:val="001F2AA0"/>
    <w:rsid w:val="001F2BC3"/>
    <w:rsid w:val="001F2C80"/>
    <w:rsid w:val="001F2CA9"/>
    <w:rsid w:val="001F357D"/>
    <w:rsid w:val="001F3A21"/>
    <w:rsid w:val="001F3CBE"/>
    <w:rsid w:val="001F3F73"/>
    <w:rsid w:val="001F58AF"/>
    <w:rsid w:val="001F59B6"/>
    <w:rsid w:val="001F6031"/>
    <w:rsid w:val="001F615B"/>
    <w:rsid w:val="001F62EA"/>
    <w:rsid w:val="001F6388"/>
    <w:rsid w:val="001F6B88"/>
    <w:rsid w:val="001F6C46"/>
    <w:rsid w:val="001F6CB3"/>
    <w:rsid w:val="001F6E3E"/>
    <w:rsid w:val="001F71D8"/>
    <w:rsid w:val="001F7B6B"/>
    <w:rsid w:val="0020161A"/>
    <w:rsid w:val="0020177F"/>
    <w:rsid w:val="0020179F"/>
    <w:rsid w:val="0020184B"/>
    <w:rsid w:val="00201920"/>
    <w:rsid w:val="00201AC0"/>
    <w:rsid w:val="00201FB6"/>
    <w:rsid w:val="002023F2"/>
    <w:rsid w:val="002027E6"/>
    <w:rsid w:val="002028B2"/>
    <w:rsid w:val="00202BC0"/>
    <w:rsid w:val="00202C9E"/>
    <w:rsid w:val="0020339E"/>
    <w:rsid w:val="002033A5"/>
    <w:rsid w:val="00203821"/>
    <w:rsid w:val="00203AEE"/>
    <w:rsid w:val="00203B19"/>
    <w:rsid w:val="00204052"/>
    <w:rsid w:val="00204112"/>
    <w:rsid w:val="00204329"/>
    <w:rsid w:val="00204B3E"/>
    <w:rsid w:val="0020520E"/>
    <w:rsid w:val="002052A6"/>
    <w:rsid w:val="00205B96"/>
    <w:rsid w:val="00206752"/>
    <w:rsid w:val="0020747F"/>
    <w:rsid w:val="002107DA"/>
    <w:rsid w:val="00210D36"/>
    <w:rsid w:val="00210D51"/>
    <w:rsid w:val="00211593"/>
    <w:rsid w:val="00212241"/>
    <w:rsid w:val="00212848"/>
    <w:rsid w:val="002129B5"/>
    <w:rsid w:val="00212EEC"/>
    <w:rsid w:val="00213C8F"/>
    <w:rsid w:val="002142E3"/>
    <w:rsid w:val="002144D2"/>
    <w:rsid w:val="002149E7"/>
    <w:rsid w:val="00214F19"/>
    <w:rsid w:val="002151FD"/>
    <w:rsid w:val="0021524B"/>
    <w:rsid w:val="00215C8D"/>
    <w:rsid w:val="002167C0"/>
    <w:rsid w:val="00216818"/>
    <w:rsid w:val="002175DC"/>
    <w:rsid w:val="00217627"/>
    <w:rsid w:val="00217661"/>
    <w:rsid w:val="002201CD"/>
    <w:rsid w:val="00220342"/>
    <w:rsid w:val="002208F6"/>
    <w:rsid w:val="0022118E"/>
    <w:rsid w:val="0022197E"/>
    <w:rsid w:val="00221B37"/>
    <w:rsid w:val="00221DA2"/>
    <w:rsid w:val="002223F6"/>
    <w:rsid w:val="00223AAE"/>
    <w:rsid w:val="00223C94"/>
    <w:rsid w:val="00224282"/>
    <w:rsid w:val="002243F2"/>
    <w:rsid w:val="00224440"/>
    <w:rsid w:val="00224F6E"/>
    <w:rsid w:val="002252E8"/>
    <w:rsid w:val="00225C24"/>
    <w:rsid w:val="002269BD"/>
    <w:rsid w:val="00227137"/>
    <w:rsid w:val="00227527"/>
    <w:rsid w:val="00227C1D"/>
    <w:rsid w:val="00227FA5"/>
    <w:rsid w:val="002300B6"/>
    <w:rsid w:val="00230957"/>
    <w:rsid w:val="00230DE7"/>
    <w:rsid w:val="002313F3"/>
    <w:rsid w:val="002318A7"/>
    <w:rsid w:val="00231C17"/>
    <w:rsid w:val="002324BA"/>
    <w:rsid w:val="002333EC"/>
    <w:rsid w:val="002334E5"/>
    <w:rsid w:val="00233739"/>
    <w:rsid w:val="00234844"/>
    <w:rsid w:val="00234921"/>
    <w:rsid w:val="00234EED"/>
    <w:rsid w:val="00235738"/>
    <w:rsid w:val="002358ED"/>
    <w:rsid w:val="002359F2"/>
    <w:rsid w:val="00235B5D"/>
    <w:rsid w:val="00235CCD"/>
    <w:rsid w:val="00236072"/>
    <w:rsid w:val="00236807"/>
    <w:rsid w:val="00236950"/>
    <w:rsid w:val="00236DFA"/>
    <w:rsid w:val="00236F3E"/>
    <w:rsid w:val="002379A6"/>
    <w:rsid w:val="00237CC6"/>
    <w:rsid w:val="002401A1"/>
    <w:rsid w:val="00240228"/>
    <w:rsid w:val="0024073C"/>
    <w:rsid w:val="00240906"/>
    <w:rsid w:val="00240C63"/>
    <w:rsid w:val="00241145"/>
    <w:rsid w:val="00241257"/>
    <w:rsid w:val="002412D6"/>
    <w:rsid w:val="0024155A"/>
    <w:rsid w:val="00241650"/>
    <w:rsid w:val="002417E8"/>
    <w:rsid w:val="0024191C"/>
    <w:rsid w:val="00241DD4"/>
    <w:rsid w:val="00242283"/>
    <w:rsid w:val="0024259D"/>
    <w:rsid w:val="00243382"/>
    <w:rsid w:val="00243CC3"/>
    <w:rsid w:val="002441AA"/>
    <w:rsid w:val="0024437B"/>
    <w:rsid w:val="00245524"/>
    <w:rsid w:val="0024577F"/>
    <w:rsid w:val="002458CC"/>
    <w:rsid w:val="002459C8"/>
    <w:rsid w:val="00245F20"/>
    <w:rsid w:val="002465FB"/>
    <w:rsid w:val="002470BB"/>
    <w:rsid w:val="0024721D"/>
    <w:rsid w:val="00247390"/>
    <w:rsid w:val="00247734"/>
    <w:rsid w:val="002500E3"/>
    <w:rsid w:val="00250839"/>
    <w:rsid w:val="00251307"/>
    <w:rsid w:val="0025144A"/>
    <w:rsid w:val="002514AA"/>
    <w:rsid w:val="002516B9"/>
    <w:rsid w:val="002516C4"/>
    <w:rsid w:val="00251EF5"/>
    <w:rsid w:val="00252016"/>
    <w:rsid w:val="00252644"/>
    <w:rsid w:val="00252C54"/>
    <w:rsid w:val="00253195"/>
    <w:rsid w:val="0025330F"/>
    <w:rsid w:val="00253A52"/>
    <w:rsid w:val="00253C8B"/>
    <w:rsid w:val="00254293"/>
    <w:rsid w:val="00254B43"/>
    <w:rsid w:val="00254BA6"/>
    <w:rsid w:val="00254D33"/>
    <w:rsid w:val="00255094"/>
    <w:rsid w:val="002558BA"/>
    <w:rsid w:val="002560BD"/>
    <w:rsid w:val="0025636A"/>
    <w:rsid w:val="002563A6"/>
    <w:rsid w:val="0025651F"/>
    <w:rsid w:val="002568E8"/>
    <w:rsid w:val="002573D1"/>
    <w:rsid w:val="00257A24"/>
    <w:rsid w:val="00257C09"/>
    <w:rsid w:val="00257FE2"/>
    <w:rsid w:val="00260EE7"/>
    <w:rsid w:val="0026111E"/>
    <w:rsid w:val="00261291"/>
    <w:rsid w:val="00261C66"/>
    <w:rsid w:val="0026209C"/>
    <w:rsid w:val="0026237B"/>
    <w:rsid w:val="00262400"/>
    <w:rsid w:val="00262757"/>
    <w:rsid w:val="002629B9"/>
    <w:rsid w:val="002634A7"/>
    <w:rsid w:val="002635DC"/>
    <w:rsid w:val="00263AA8"/>
    <w:rsid w:val="00263B87"/>
    <w:rsid w:val="00263EB4"/>
    <w:rsid w:val="00264747"/>
    <w:rsid w:val="002647E2"/>
    <w:rsid w:val="00264A31"/>
    <w:rsid w:val="00264D28"/>
    <w:rsid w:val="002658E1"/>
    <w:rsid w:val="00265C12"/>
    <w:rsid w:val="00265CFA"/>
    <w:rsid w:val="00266134"/>
    <w:rsid w:val="00266A5B"/>
    <w:rsid w:val="00266B5A"/>
    <w:rsid w:val="002704B1"/>
    <w:rsid w:val="00270689"/>
    <w:rsid w:val="00270805"/>
    <w:rsid w:val="00270D58"/>
    <w:rsid w:val="0027184B"/>
    <w:rsid w:val="00271CE5"/>
    <w:rsid w:val="00271DEA"/>
    <w:rsid w:val="002721CB"/>
    <w:rsid w:val="0027236E"/>
    <w:rsid w:val="00272745"/>
    <w:rsid w:val="00272837"/>
    <w:rsid w:val="002731D0"/>
    <w:rsid w:val="0027346D"/>
    <w:rsid w:val="0027380B"/>
    <w:rsid w:val="0027403A"/>
    <w:rsid w:val="0027427E"/>
    <w:rsid w:val="002747A0"/>
    <w:rsid w:val="00274C6C"/>
    <w:rsid w:val="00274DBD"/>
    <w:rsid w:val="0027517A"/>
    <w:rsid w:val="00275C11"/>
    <w:rsid w:val="00275E2D"/>
    <w:rsid w:val="00275EF3"/>
    <w:rsid w:val="002763A7"/>
    <w:rsid w:val="002764F6"/>
    <w:rsid w:val="00276FF8"/>
    <w:rsid w:val="00277543"/>
    <w:rsid w:val="00277677"/>
    <w:rsid w:val="00277C91"/>
    <w:rsid w:val="002806C5"/>
    <w:rsid w:val="00280C26"/>
    <w:rsid w:val="00280DC0"/>
    <w:rsid w:val="00281014"/>
    <w:rsid w:val="0028110E"/>
    <w:rsid w:val="0028137F"/>
    <w:rsid w:val="002816AB"/>
    <w:rsid w:val="002820A2"/>
    <w:rsid w:val="00282236"/>
    <w:rsid w:val="002829A3"/>
    <w:rsid w:val="00282D7E"/>
    <w:rsid w:val="00283598"/>
    <w:rsid w:val="00283764"/>
    <w:rsid w:val="00283B62"/>
    <w:rsid w:val="00283DC0"/>
    <w:rsid w:val="002848E2"/>
    <w:rsid w:val="002850F0"/>
    <w:rsid w:val="002854DC"/>
    <w:rsid w:val="00285A96"/>
    <w:rsid w:val="0028624A"/>
    <w:rsid w:val="0028625A"/>
    <w:rsid w:val="0028632B"/>
    <w:rsid w:val="002868B8"/>
    <w:rsid w:val="00287449"/>
    <w:rsid w:val="0028764B"/>
    <w:rsid w:val="002879FE"/>
    <w:rsid w:val="00287C9F"/>
    <w:rsid w:val="002900C7"/>
    <w:rsid w:val="00290378"/>
    <w:rsid w:val="0029075B"/>
    <w:rsid w:val="00290E53"/>
    <w:rsid w:val="0029136B"/>
    <w:rsid w:val="0029197E"/>
    <w:rsid w:val="00291B96"/>
    <w:rsid w:val="00291F1A"/>
    <w:rsid w:val="00292BAF"/>
    <w:rsid w:val="0029369D"/>
    <w:rsid w:val="00293DAD"/>
    <w:rsid w:val="00294150"/>
    <w:rsid w:val="0029424C"/>
    <w:rsid w:val="002942E3"/>
    <w:rsid w:val="00294CB4"/>
    <w:rsid w:val="00294DF4"/>
    <w:rsid w:val="00294F8D"/>
    <w:rsid w:val="002952AD"/>
    <w:rsid w:val="0029531B"/>
    <w:rsid w:val="00295667"/>
    <w:rsid w:val="00295B7E"/>
    <w:rsid w:val="002963C2"/>
    <w:rsid w:val="00296540"/>
    <w:rsid w:val="00296716"/>
    <w:rsid w:val="00296E5E"/>
    <w:rsid w:val="00297437"/>
    <w:rsid w:val="00297481"/>
    <w:rsid w:val="002976C2"/>
    <w:rsid w:val="00297E2D"/>
    <w:rsid w:val="002A0124"/>
    <w:rsid w:val="002A075E"/>
    <w:rsid w:val="002A098E"/>
    <w:rsid w:val="002A0A60"/>
    <w:rsid w:val="002A0D01"/>
    <w:rsid w:val="002A0EDC"/>
    <w:rsid w:val="002A1593"/>
    <w:rsid w:val="002A1B7C"/>
    <w:rsid w:val="002A1BE0"/>
    <w:rsid w:val="002A1E2D"/>
    <w:rsid w:val="002A23AA"/>
    <w:rsid w:val="002A25BC"/>
    <w:rsid w:val="002A25D1"/>
    <w:rsid w:val="002A26A6"/>
    <w:rsid w:val="002A27B9"/>
    <w:rsid w:val="002A2B25"/>
    <w:rsid w:val="002A3B24"/>
    <w:rsid w:val="002A4566"/>
    <w:rsid w:val="002A52BF"/>
    <w:rsid w:val="002A5A25"/>
    <w:rsid w:val="002A6023"/>
    <w:rsid w:val="002A610B"/>
    <w:rsid w:val="002A61FA"/>
    <w:rsid w:val="002A68B0"/>
    <w:rsid w:val="002A692A"/>
    <w:rsid w:val="002A6EA8"/>
    <w:rsid w:val="002A708B"/>
    <w:rsid w:val="002A70D4"/>
    <w:rsid w:val="002A797F"/>
    <w:rsid w:val="002A7D37"/>
    <w:rsid w:val="002B023C"/>
    <w:rsid w:val="002B03B8"/>
    <w:rsid w:val="002B1060"/>
    <w:rsid w:val="002B146C"/>
    <w:rsid w:val="002B147D"/>
    <w:rsid w:val="002B179B"/>
    <w:rsid w:val="002B18FF"/>
    <w:rsid w:val="002B309F"/>
    <w:rsid w:val="002B3737"/>
    <w:rsid w:val="002B38B0"/>
    <w:rsid w:val="002B3912"/>
    <w:rsid w:val="002B3C18"/>
    <w:rsid w:val="002B4255"/>
    <w:rsid w:val="002B44EB"/>
    <w:rsid w:val="002B45B8"/>
    <w:rsid w:val="002B4BDA"/>
    <w:rsid w:val="002B4D1F"/>
    <w:rsid w:val="002B51C1"/>
    <w:rsid w:val="002B5566"/>
    <w:rsid w:val="002B5B11"/>
    <w:rsid w:val="002B605E"/>
    <w:rsid w:val="002B6962"/>
    <w:rsid w:val="002B69B9"/>
    <w:rsid w:val="002B710E"/>
    <w:rsid w:val="002B77B8"/>
    <w:rsid w:val="002B7C21"/>
    <w:rsid w:val="002C03C7"/>
    <w:rsid w:val="002C0530"/>
    <w:rsid w:val="002C08BA"/>
    <w:rsid w:val="002C0BAE"/>
    <w:rsid w:val="002C0E51"/>
    <w:rsid w:val="002C16B2"/>
    <w:rsid w:val="002C1848"/>
    <w:rsid w:val="002C1D43"/>
    <w:rsid w:val="002C1DB5"/>
    <w:rsid w:val="002C1EE6"/>
    <w:rsid w:val="002C22E7"/>
    <w:rsid w:val="002C27F9"/>
    <w:rsid w:val="002C2804"/>
    <w:rsid w:val="002C35A2"/>
    <w:rsid w:val="002C3CA3"/>
    <w:rsid w:val="002C42FE"/>
    <w:rsid w:val="002C464F"/>
    <w:rsid w:val="002C477E"/>
    <w:rsid w:val="002C47B0"/>
    <w:rsid w:val="002C4A8B"/>
    <w:rsid w:val="002C5187"/>
    <w:rsid w:val="002C5238"/>
    <w:rsid w:val="002C529A"/>
    <w:rsid w:val="002C590A"/>
    <w:rsid w:val="002C6386"/>
    <w:rsid w:val="002C656C"/>
    <w:rsid w:val="002C679F"/>
    <w:rsid w:val="002C6EF7"/>
    <w:rsid w:val="002C6F39"/>
    <w:rsid w:val="002C6F5E"/>
    <w:rsid w:val="002C7022"/>
    <w:rsid w:val="002C7DC0"/>
    <w:rsid w:val="002C7E48"/>
    <w:rsid w:val="002D0179"/>
    <w:rsid w:val="002D0491"/>
    <w:rsid w:val="002D08D9"/>
    <w:rsid w:val="002D0B48"/>
    <w:rsid w:val="002D16B7"/>
    <w:rsid w:val="002D2490"/>
    <w:rsid w:val="002D2E14"/>
    <w:rsid w:val="002D336A"/>
    <w:rsid w:val="002D37E9"/>
    <w:rsid w:val="002D3858"/>
    <w:rsid w:val="002D3966"/>
    <w:rsid w:val="002D3A78"/>
    <w:rsid w:val="002D3C85"/>
    <w:rsid w:val="002D40BE"/>
    <w:rsid w:val="002D4562"/>
    <w:rsid w:val="002D481F"/>
    <w:rsid w:val="002D4988"/>
    <w:rsid w:val="002D4D63"/>
    <w:rsid w:val="002D5953"/>
    <w:rsid w:val="002D5976"/>
    <w:rsid w:val="002D5CF9"/>
    <w:rsid w:val="002D61C7"/>
    <w:rsid w:val="002D62B5"/>
    <w:rsid w:val="002D6F00"/>
    <w:rsid w:val="002D6FD0"/>
    <w:rsid w:val="002D70B0"/>
    <w:rsid w:val="002D7133"/>
    <w:rsid w:val="002D7271"/>
    <w:rsid w:val="002E0119"/>
    <w:rsid w:val="002E041E"/>
    <w:rsid w:val="002E0904"/>
    <w:rsid w:val="002E0BE2"/>
    <w:rsid w:val="002E0FF2"/>
    <w:rsid w:val="002E158F"/>
    <w:rsid w:val="002E212B"/>
    <w:rsid w:val="002E23FA"/>
    <w:rsid w:val="002E2467"/>
    <w:rsid w:val="002E268C"/>
    <w:rsid w:val="002E2848"/>
    <w:rsid w:val="002E2FF9"/>
    <w:rsid w:val="002E343F"/>
    <w:rsid w:val="002E3581"/>
    <w:rsid w:val="002E3FB9"/>
    <w:rsid w:val="002E435C"/>
    <w:rsid w:val="002E498E"/>
    <w:rsid w:val="002E4CD5"/>
    <w:rsid w:val="002E4F9A"/>
    <w:rsid w:val="002E504A"/>
    <w:rsid w:val="002E506B"/>
    <w:rsid w:val="002E5472"/>
    <w:rsid w:val="002E56A0"/>
    <w:rsid w:val="002E5D57"/>
    <w:rsid w:val="002E6013"/>
    <w:rsid w:val="002E6CC1"/>
    <w:rsid w:val="002E7211"/>
    <w:rsid w:val="002E7411"/>
    <w:rsid w:val="002E7828"/>
    <w:rsid w:val="002E782E"/>
    <w:rsid w:val="002E7B1B"/>
    <w:rsid w:val="002E7B84"/>
    <w:rsid w:val="002F0465"/>
    <w:rsid w:val="002F068F"/>
    <w:rsid w:val="002F1A9D"/>
    <w:rsid w:val="002F1AAB"/>
    <w:rsid w:val="002F1C6F"/>
    <w:rsid w:val="002F1F2F"/>
    <w:rsid w:val="002F2AA3"/>
    <w:rsid w:val="002F344E"/>
    <w:rsid w:val="002F3FDE"/>
    <w:rsid w:val="002F4288"/>
    <w:rsid w:val="002F43B6"/>
    <w:rsid w:val="002F52CA"/>
    <w:rsid w:val="002F53FB"/>
    <w:rsid w:val="002F54E6"/>
    <w:rsid w:val="002F5985"/>
    <w:rsid w:val="002F5ADF"/>
    <w:rsid w:val="002F5B8C"/>
    <w:rsid w:val="002F62AF"/>
    <w:rsid w:val="002F637F"/>
    <w:rsid w:val="002F651D"/>
    <w:rsid w:val="002F68B9"/>
    <w:rsid w:val="002F68E3"/>
    <w:rsid w:val="002F6B04"/>
    <w:rsid w:val="002F6B64"/>
    <w:rsid w:val="002F6B7D"/>
    <w:rsid w:val="002F7A9C"/>
    <w:rsid w:val="002F7F8C"/>
    <w:rsid w:val="0030032F"/>
    <w:rsid w:val="0030047C"/>
    <w:rsid w:val="00300AA1"/>
    <w:rsid w:val="00300DD2"/>
    <w:rsid w:val="00300F07"/>
    <w:rsid w:val="0030147C"/>
    <w:rsid w:val="003015E4"/>
    <w:rsid w:val="00301BA4"/>
    <w:rsid w:val="003024DE"/>
    <w:rsid w:val="00302A7C"/>
    <w:rsid w:val="00302A8F"/>
    <w:rsid w:val="00302E74"/>
    <w:rsid w:val="00303B53"/>
    <w:rsid w:val="00303BB7"/>
    <w:rsid w:val="00303D37"/>
    <w:rsid w:val="0030418B"/>
    <w:rsid w:val="003044CC"/>
    <w:rsid w:val="00304E68"/>
    <w:rsid w:val="00304FCC"/>
    <w:rsid w:val="00305070"/>
    <w:rsid w:val="003056C7"/>
    <w:rsid w:val="00305A3D"/>
    <w:rsid w:val="00305EA3"/>
    <w:rsid w:val="00305F91"/>
    <w:rsid w:val="003068F4"/>
    <w:rsid w:val="00306B23"/>
    <w:rsid w:val="00306D37"/>
    <w:rsid w:val="003073A3"/>
    <w:rsid w:val="00307C43"/>
    <w:rsid w:val="003103FB"/>
    <w:rsid w:val="00310C99"/>
    <w:rsid w:val="00310CA3"/>
    <w:rsid w:val="00311575"/>
    <w:rsid w:val="00311C07"/>
    <w:rsid w:val="003122B0"/>
    <w:rsid w:val="0031244A"/>
    <w:rsid w:val="00312583"/>
    <w:rsid w:val="00312A40"/>
    <w:rsid w:val="00312CB0"/>
    <w:rsid w:val="00312EF8"/>
    <w:rsid w:val="00313168"/>
    <w:rsid w:val="00313BAC"/>
    <w:rsid w:val="00314DD5"/>
    <w:rsid w:val="0031537E"/>
    <w:rsid w:val="003153BB"/>
    <w:rsid w:val="0031564E"/>
    <w:rsid w:val="003156DD"/>
    <w:rsid w:val="00317D15"/>
    <w:rsid w:val="003206DF"/>
    <w:rsid w:val="00320AC2"/>
    <w:rsid w:val="00320E1C"/>
    <w:rsid w:val="003215DD"/>
    <w:rsid w:val="003218F0"/>
    <w:rsid w:val="00321D04"/>
    <w:rsid w:val="00321D80"/>
    <w:rsid w:val="003220FA"/>
    <w:rsid w:val="00322219"/>
    <w:rsid w:val="003222BF"/>
    <w:rsid w:val="003227A6"/>
    <w:rsid w:val="00323134"/>
    <w:rsid w:val="00323154"/>
    <w:rsid w:val="00323F54"/>
    <w:rsid w:val="003241A0"/>
    <w:rsid w:val="003248EF"/>
    <w:rsid w:val="00324B0B"/>
    <w:rsid w:val="00324F77"/>
    <w:rsid w:val="0032552B"/>
    <w:rsid w:val="00325F16"/>
    <w:rsid w:val="003261DC"/>
    <w:rsid w:val="003263BA"/>
    <w:rsid w:val="003269E7"/>
    <w:rsid w:val="00326C46"/>
    <w:rsid w:val="00327105"/>
    <w:rsid w:val="003274CB"/>
    <w:rsid w:val="003275DF"/>
    <w:rsid w:val="00327B22"/>
    <w:rsid w:val="00330170"/>
    <w:rsid w:val="00330250"/>
    <w:rsid w:val="003311FE"/>
    <w:rsid w:val="0033148E"/>
    <w:rsid w:val="00331E7E"/>
    <w:rsid w:val="003326F5"/>
    <w:rsid w:val="003329A3"/>
    <w:rsid w:val="00332C70"/>
    <w:rsid w:val="0033360D"/>
    <w:rsid w:val="00333A6B"/>
    <w:rsid w:val="00333F1B"/>
    <w:rsid w:val="0033401A"/>
    <w:rsid w:val="0033446B"/>
    <w:rsid w:val="00334537"/>
    <w:rsid w:val="0033494B"/>
    <w:rsid w:val="00334983"/>
    <w:rsid w:val="00334C1E"/>
    <w:rsid w:val="00334C6A"/>
    <w:rsid w:val="00334E83"/>
    <w:rsid w:val="00335B55"/>
    <w:rsid w:val="00335DAD"/>
    <w:rsid w:val="00335F14"/>
    <w:rsid w:val="00335F1E"/>
    <w:rsid w:val="0033741C"/>
    <w:rsid w:val="00340FB6"/>
    <w:rsid w:val="00341703"/>
    <w:rsid w:val="00342AC3"/>
    <w:rsid w:val="00342E21"/>
    <w:rsid w:val="00342FC1"/>
    <w:rsid w:val="0034349F"/>
    <w:rsid w:val="003437C9"/>
    <w:rsid w:val="003438E3"/>
    <w:rsid w:val="0034553C"/>
    <w:rsid w:val="003455CA"/>
    <w:rsid w:val="0034585D"/>
    <w:rsid w:val="00346A49"/>
    <w:rsid w:val="00346E98"/>
    <w:rsid w:val="0034719C"/>
    <w:rsid w:val="00347728"/>
    <w:rsid w:val="003477D3"/>
    <w:rsid w:val="0034786C"/>
    <w:rsid w:val="00347887"/>
    <w:rsid w:val="00347A5F"/>
    <w:rsid w:val="00350356"/>
    <w:rsid w:val="0035049E"/>
    <w:rsid w:val="003509C5"/>
    <w:rsid w:val="00350A17"/>
    <w:rsid w:val="00350B52"/>
    <w:rsid w:val="00350CEC"/>
    <w:rsid w:val="00350CF4"/>
    <w:rsid w:val="003514DE"/>
    <w:rsid w:val="00351589"/>
    <w:rsid w:val="0035169B"/>
    <w:rsid w:val="0035266B"/>
    <w:rsid w:val="0035275F"/>
    <w:rsid w:val="00352C0B"/>
    <w:rsid w:val="00353D1A"/>
    <w:rsid w:val="00353E61"/>
    <w:rsid w:val="003549ED"/>
    <w:rsid w:val="00354E52"/>
    <w:rsid w:val="0035524E"/>
    <w:rsid w:val="00355362"/>
    <w:rsid w:val="00355379"/>
    <w:rsid w:val="00355574"/>
    <w:rsid w:val="003557CA"/>
    <w:rsid w:val="003559D6"/>
    <w:rsid w:val="00355F5C"/>
    <w:rsid w:val="0035654D"/>
    <w:rsid w:val="003570AC"/>
    <w:rsid w:val="00357ED7"/>
    <w:rsid w:val="00357FCC"/>
    <w:rsid w:val="0036022B"/>
    <w:rsid w:val="00360575"/>
    <w:rsid w:val="00361282"/>
    <w:rsid w:val="0036182B"/>
    <w:rsid w:val="00361C7A"/>
    <w:rsid w:val="00361F83"/>
    <w:rsid w:val="00362108"/>
    <w:rsid w:val="0036224D"/>
    <w:rsid w:val="0036291D"/>
    <w:rsid w:val="00362945"/>
    <w:rsid w:val="00362B7C"/>
    <w:rsid w:val="00362E13"/>
    <w:rsid w:val="00363B6E"/>
    <w:rsid w:val="00363D8A"/>
    <w:rsid w:val="0036415A"/>
    <w:rsid w:val="00364641"/>
    <w:rsid w:val="00365025"/>
    <w:rsid w:val="003650DA"/>
    <w:rsid w:val="00365B2A"/>
    <w:rsid w:val="003664E1"/>
    <w:rsid w:val="0036662A"/>
    <w:rsid w:val="00366832"/>
    <w:rsid w:val="00366E54"/>
    <w:rsid w:val="003672C8"/>
    <w:rsid w:val="0036781D"/>
    <w:rsid w:val="00367A70"/>
    <w:rsid w:val="00367EB0"/>
    <w:rsid w:val="003703D3"/>
    <w:rsid w:val="003707B0"/>
    <w:rsid w:val="00370CA6"/>
    <w:rsid w:val="003713F7"/>
    <w:rsid w:val="00371CA4"/>
    <w:rsid w:val="00371D69"/>
    <w:rsid w:val="00371EAE"/>
    <w:rsid w:val="00371F40"/>
    <w:rsid w:val="00371F7E"/>
    <w:rsid w:val="00372192"/>
    <w:rsid w:val="00372317"/>
    <w:rsid w:val="00373019"/>
    <w:rsid w:val="00373519"/>
    <w:rsid w:val="00373956"/>
    <w:rsid w:val="0037401A"/>
    <w:rsid w:val="00374288"/>
    <w:rsid w:val="003743AD"/>
    <w:rsid w:val="0037445F"/>
    <w:rsid w:val="00374EFD"/>
    <w:rsid w:val="0037533A"/>
    <w:rsid w:val="003755CD"/>
    <w:rsid w:val="003757AF"/>
    <w:rsid w:val="003759D9"/>
    <w:rsid w:val="00375FD6"/>
    <w:rsid w:val="00375FF1"/>
    <w:rsid w:val="003762AF"/>
    <w:rsid w:val="00376752"/>
    <w:rsid w:val="00376FE6"/>
    <w:rsid w:val="003775D5"/>
    <w:rsid w:val="00377986"/>
    <w:rsid w:val="003800B5"/>
    <w:rsid w:val="003800BD"/>
    <w:rsid w:val="00380136"/>
    <w:rsid w:val="003802EA"/>
    <w:rsid w:val="003805EE"/>
    <w:rsid w:val="00380D3E"/>
    <w:rsid w:val="003810FD"/>
    <w:rsid w:val="00382227"/>
    <w:rsid w:val="003828D2"/>
    <w:rsid w:val="00382E26"/>
    <w:rsid w:val="00382E6D"/>
    <w:rsid w:val="00383225"/>
    <w:rsid w:val="00383D20"/>
    <w:rsid w:val="00384D5B"/>
    <w:rsid w:val="003852C8"/>
    <w:rsid w:val="003859E1"/>
    <w:rsid w:val="003864B9"/>
    <w:rsid w:val="003864D5"/>
    <w:rsid w:val="00386977"/>
    <w:rsid w:val="00386D72"/>
    <w:rsid w:val="00387470"/>
    <w:rsid w:val="00387539"/>
    <w:rsid w:val="00387D18"/>
    <w:rsid w:val="00390540"/>
    <w:rsid w:val="003905DA"/>
    <w:rsid w:val="00390660"/>
    <w:rsid w:val="003909E3"/>
    <w:rsid w:val="00390C02"/>
    <w:rsid w:val="00391223"/>
    <w:rsid w:val="0039173C"/>
    <w:rsid w:val="003917DD"/>
    <w:rsid w:val="003918FA"/>
    <w:rsid w:val="00391D69"/>
    <w:rsid w:val="00391FD7"/>
    <w:rsid w:val="003921EE"/>
    <w:rsid w:val="003921F6"/>
    <w:rsid w:val="00392373"/>
    <w:rsid w:val="00392906"/>
    <w:rsid w:val="00392A7F"/>
    <w:rsid w:val="00392D2A"/>
    <w:rsid w:val="00392DF2"/>
    <w:rsid w:val="00393D1A"/>
    <w:rsid w:val="00394B5E"/>
    <w:rsid w:val="00395052"/>
    <w:rsid w:val="003959BB"/>
    <w:rsid w:val="003960AF"/>
    <w:rsid w:val="003962E2"/>
    <w:rsid w:val="00396569"/>
    <w:rsid w:val="00397E79"/>
    <w:rsid w:val="003A0540"/>
    <w:rsid w:val="003A08FB"/>
    <w:rsid w:val="003A0942"/>
    <w:rsid w:val="003A0D9B"/>
    <w:rsid w:val="003A1006"/>
    <w:rsid w:val="003A104A"/>
    <w:rsid w:val="003A1D2A"/>
    <w:rsid w:val="003A1E9A"/>
    <w:rsid w:val="003A24E8"/>
    <w:rsid w:val="003A2E6A"/>
    <w:rsid w:val="003A2F38"/>
    <w:rsid w:val="003A31D6"/>
    <w:rsid w:val="003A3733"/>
    <w:rsid w:val="003A3EB6"/>
    <w:rsid w:val="003A4008"/>
    <w:rsid w:val="003A4A0B"/>
    <w:rsid w:val="003A4D60"/>
    <w:rsid w:val="003A4EF5"/>
    <w:rsid w:val="003A527F"/>
    <w:rsid w:val="003A5316"/>
    <w:rsid w:val="003A55B4"/>
    <w:rsid w:val="003A5CCF"/>
    <w:rsid w:val="003A648A"/>
    <w:rsid w:val="003A6FB7"/>
    <w:rsid w:val="003A70A8"/>
    <w:rsid w:val="003A736B"/>
    <w:rsid w:val="003A78F4"/>
    <w:rsid w:val="003A7D16"/>
    <w:rsid w:val="003A7DF1"/>
    <w:rsid w:val="003B03CC"/>
    <w:rsid w:val="003B0619"/>
    <w:rsid w:val="003B17FE"/>
    <w:rsid w:val="003B1A84"/>
    <w:rsid w:val="003B1DA4"/>
    <w:rsid w:val="003B1E1C"/>
    <w:rsid w:val="003B1E2B"/>
    <w:rsid w:val="003B2299"/>
    <w:rsid w:val="003B280C"/>
    <w:rsid w:val="003B2ABD"/>
    <w:rsid w:val="003B2AC8"/>
    <w:rsid w:val="003B2C5C"/>
    <w:rsid w:val="003B2DD2"/>
    <w:rsid w:val="003B2F47"/>
    <w:rsid w:val="003B35D1"/>
    <w:rsid w:val="003B3BF7"/>
    <w:rsid w:val="003B3D0F"/>
    <w:rsid w:val="003B41B0"/>
    <w:rsid w:val="003B5084"/>
    <w:rsid w:val="003B52F5"/>
    <w:rsid w:val="003B5456"/>
    <w:rsid w:val="003B587A"/>
    <w:rsid w:val="003B64C5"/>
    <w:rsid w:val="003B66C8"/>
    <w:rsid w:val="003B6A75"/>
    <w:rsid w:val="003B6ED8"/>
    <w:rsid w:val="003B6F8A"/>
    <w:rsid w:val="003B72FA"/>
    <w:rsid w:val="003B7A1B"/>
    <w:rsid w:val="003B7CED"/>
    <w:rsid w:val="003C08B3"/>
    <w:rsid w:val="003C08BD"/>
    <w:rsid w:val="003C0A26"/>
    <w:rsid w:val="003C13DC"/>
    <w:rsid w:val="003C184C"/>
    <w:rsid w:val="003C1DB6"/>
    <w:rsid w:val="003C2067"/>
    <w:rsid w:val="003C2121"/>
    <w:rsid w:val="003C2912"/>
    <w:rsid w:val="003C2A3B"/>
    <w:rsid w:val="003C2CF0"/>
    <w:rsid w:val="003C3258"/>
    <w:rsid w:val="003C3343"/>
    <w:rsid w:val="003C338B"/>
    <w:rsid w:val="003C3BDD"/>
    <w:rsid w:val="003C40A8"/>
    <w:rsid w:val="003C43B3"/>
    <w:rsid w:val="003C4868"/>
    <w:rsid w:val="003C570C"/>
    <w:rsid w:val="003C5B3A"/>
    <w:rsid w:val="003C5C9C"/>
    <w:rsid w:val="003C5E67"/>
    <w:rsid w:val="003C660C"/>
    <w:rsid w:val="003C6C64"/>
    <w:rsid w:val="003C7051"/>
    <w:rsid w:val="003C73DA"/>
    <w:rsid w:val="003C791D"/>
    <w:rsid w:val="003C7A53"/>
    <w:rsid w:val="003D0439"/>
    <w:rsid w:val="003D109C"/>
    <w:rsid w:val="003D1451"/>
    <w:rsid w:val="003D16E4"/>
    <w:rsid w:val="003D1847"/>
    <w:rsid w:val="003D1C58"/>
    <w:rsid w:val="003D1DE9"/>
    <w:rsid w:val="003D2263"/>
    <w:rsid w:val="003D26EA"/>
    <w:rsid w:val="003D26F8"/>
    <w:rsid w:val="003D2D61"/>
    <w:rsid w:val="003D30E0"/>
    <w:rsid w:val="003D386E"/>
    <w:rsid w:val="003D3DEB"/>
    <w:rsid w:val="003D4659"/>
    <w:rsid w:val="003D46E6"/>
    <w:rsid w:val="003D492A"/>
    <w:rsid w:val="003D515D"/>
    <w:rsid w:val="003D51DE"/>
    <w:rsid w:val="003D56D6"/>
    <w:rsid w:val="003D5B94"/>
    <w:rsid w:val="003D5F1E"/>
    <w:rsid w:val="003D694D"/>
    <w:rsid w:val="003D6999"/>
    <w:rsid w:val="003D6EFB"/>
    <w:rsid w:val="003D749F"/>
    <w:rsid w:val="003E0070"/>
    <w:rsid w:val="003E03DF"/>
    <w:rsid w:val="003E091C"/>
    <w:rsid w:val="003E0A80"/>
    <w:rsid w:val="003E0D6E"/>
    <w:rsid w:val="003E0E62"/>
    <w:rsid w:val="003E103C"/>
    <w:rsid w:val="003E1596"/>
    <w:rsid w:val="003E2615"/>
    <w:rsid w:val="003E27C8"/>
    <w:rsid w:val="003E2A33"/>
    <w:rsid w:val="003E2C59"/>
    <w:rsid w:val="003E2F09"/>
    <w:rsid w:val="003E3875"/>
    <w:rsid w:val="003E3A36"/>
    <w:rsid w:val="003E44F6"/>
    <w:rsid w:val="003E460B"/>
    <w:rsid w:val="003E48C6"/>
    <w:rsid w:val="003E4961"/>
    <w:rsid w:val="003E4A82"/>
    <w:rsid w:val="003E4BCD"/>
    <w:rsid w:val="003E52FB"/>
    <w:rsid w:val="003E5641"/>
    <w:rsid w:val="003E5BC2"/>
    <w:rsid w:val="003E5DA3"/>
    <w:rsid w:val="003E65F9"/>
    <w:rsid w:val="003E675E"/>
    <w:rsid w:val="003E686B"/>
    <w:rsid w:val="003E71E7"/>
    <w:rsid w:val="003E7DA3"/>
    <w:rsid w:val="003E7FCA"/>
    <w:rsid w:val="003E7FCC"/>
    <w:rsid w:val="003E7FF3"/>
    <w:rsid w:val="003F03AC"/>
    <w:rsid w:val="003F0440"/>
    <w:rsid w:val="003F0A49"/>
    <w:rsid w:val="003F122B"/>
    <w:rsid w:val="003F148D"/>
    <w:rsid w:val="003F160C"/>
    <w:rsid w:val="003F1677"/>
    <w:rsid w:val="003F27C9"/>
    <w:rsid w:val="003F281C"/>
    <w:rsid w:val="003F3360"/>
    <w:rsid w:val="003F35D9"/>
    <w:rsid w:val="003F38D6"/>
    <w:rsid w:val="003F3FD7"/>
    <w:rsid w:val="003F48A9"/>
    <w:rsid w:val="003F544F"/>
    <w:rsid w:val="003F5500"/>
    <w:rsid w:val="003F5ADA"/>
    <w:rsid w:val="003F5EB0"/>
    <w:rsid w:val="003F61DF"/>
    <w:rsid w:val="003F6371"/>
    <w:rsid w:val="003F6428"/>
    <w:rsid w:val="003F6717"/>
    <w:rsid w:val="003F6E4A"/>
    <w:rsid w:val="003F6E59"/>
    <w:rsid w:val="003F7A06"/>
    <w:rsid w:val="00400253"/>
    <w:rsid w:val="00400629"/>
    <w:rsid w:val="00400F38"/>
    <w:rsid w:val="004010A3"/>
    <w:rsid w:val="00401689"/>
    <w:rsid w:val="00401956"/>
    <w:rsid w:val="004019CB"/>
    <w:rsid w:val="00401AE5"/>
    <w:rsid w:val="00401DCA"/>
    <w:rsid w:val="00402A02"/>
    <w:rsid w:val="00402B04"/>
    <w:rsid w:val="00402DC2"/>
    <w:rsid w:val="00403055"/>
    <w:rsid w:val="00403337"/>
    <w:rsid w:val="00403639"/>
    <w:rsid w:val="00403749"/>
    <w:rsid w:val="00403A67"/>
    <w:rsid w:val="00404242"/>
    <w:rsid w:val="00404508"/>
    <w:rsid w:val="00404611"/>
    <w:rsid w:val="004046D7"/>
    <w:rsid w:val="0040547B"/>
    <w:rsid w:val="00405583"/>
    <w:rsid w:val="004057D5"/>
    <w:rsid w:val="00405858"/>
    <w:rsid w:val="00405B85"/>
    <w:rsid w:val="00405CD3"/>
    <w:rsid w:val="004060E9"/>
    <w:rsid w:val="0040641F"/>
    <w:rsid w:val="004068EB"/>
    <w:rsid w:val="00406EA5"/>
    <w:rsid w:val="00407069"/>
    <w:rsid w:val="004070F1"/>
    <w:rsid w:val="00407BC7"/>
    <w:rsid w:val="00410088"/>
    <w:rsid w:val="00410631"/>
    <w:rsid w:val="00411186"/>
    <w:rsid w:val="0041163C"/>
    <w:rsid w:val="0041176E"/>
    <w:rsid w:val="004118F1"/>
    <w:rsid w:val="00412373"/>
    <w:rsid w:val="0041237A"/>
    <w:rsid w:val="00412D34"/>
    <w:rsid w:val="00412F2E"/>
    <w:rsid w:val="004135EA"/>
    <w:rsid w:val="004143EA"/>
    <w:rsid w:val="00414716"/>
    <w:rsid w:val="00414BB0"/>
    <w:rsid w:val="00414C74"/>
    <w:rsid w:val="00414E3F"/>
    <w:rsid w:val="004162EC"/>
    <w:rsid w:val="004167E0"/>
    <w:rsid w:val="00416820"/>
    <w:rsid w:val="00416881"/>
    <w:rsid w:val="00416E69"/>
    <w:rsid w:val="004172DA"/>
    <w:rsid w:val="0041779A"/>
    <w:rsid w:val="00420733"/>
    <w:rsid w:val="00421200"/>
    <w:rsid w:val="00421735"/>
    <w:rsid w:val="0042189A"/>
    <w:rsid w:val="00421A8E"/>
    <w:rsid w:val="00421E9C"/>
    <w:rsid w:val="004221AC"/>
    <w:rsid w:val="00422217"/>
    <w:rsid w:val="00422322"/>
    <w:rsid w:val="004229F9"/>
    <w:rsid w:val="0042434F"/>
    <w:rsid w:val="00424D7C"/>
    <w:rsid w:val="0042621B"/>
    <w:rsid w:val="0042660A"/>
    <w:rsid w:val="00426DC7"/>
    <w:rsid w:val="00426E15"/>
    <w:rsid w:val="004270CF"/>
    <w:rsid w:val="00427196"/>
    <w:rsid w:val="00427227"/>
    <w:rsid w:val="00427451"/>
    <w:rsid w:val="00427B0B"/>
    <w:rsid w:val="00427C56"/>
    <w:rsid w:val="00427F76"/>
    <w:rsid w:val="00432123"/>
    <w:rsid w:val="004327A7"/>
    <w:rsid w:val="00432982"/>
    <w:rsid w:val="00432D33"/>
    <w:rsid w:val="00432F6E"/>
    <w:rsid w:val="0043317E"/>
    <w:rsid w:val="004333C6"/>
    <w:rsid w:val="00433796"/>
    <w:rsid w:val="00433DFE"/>
    <w:rsid w:val="0043414F"/>
    <w:rsid w:val="0043427E"/>
    <w:rsid w:val="0043463E"/>
    <w:rsid w:val="00434ADE"/>
    <w:rsid w:val="00434F9B"/>
    <w:rsid w:val="0043516D"/>
    <w:rsid w:val="0043538E"/>
    <w:rsid w:val="00435411"/>
    <w:rsid w:val="0043594B"/>
    <w:rsid w:val="00435D9E"/>
    <w:rsid w:val="004364E8"/>
    <w:rsid w:val="0043669A"/>
    <w:rsid w:val="004366C4"/>
    <w:rsid w:val="0043673A"/>
    <w:rsid w:val="00436757"/>
    <w:rsid w:val="004368B4"/>
    <w:rsid w:val="00436FF2"/>
    <w:rsid w:val="004370EC"/>
    <w:rsid w:val="00437978"/>
    <w:rsid w:val="00437BC5"/>
    <w:rsid w:val="0044088E"/>
    <w:rsid w:val="00440CA7"/>
    <w:rsid w:val="00440D35"/>
    <w:rsid w:val="00440F2E"/>
    <w:rsid w:val="00441765"/>
    <w:rsid w:val="00441781"/>
    <w:rsid w:val="00441920"/>
    <w:rsid w:val="00442063"/>
    <w:rsid w:val="0044209E"/>
    <w:rsid w:val="00442885"/>
    <w:rsid w:val="004428D2"/>
    <w:rsid w:val="004428FB"/>
    <w:rsid w:val="00443422"/>
    <w:rsid w:val="004437BB"/>
    <w:rsid w:val="00443E57"/>
    <w:rsid w:val="00444C31"/>
    <w:rsid w:val="004453BB"/>
    <w:rsid w:val="004454DA"/>
    <w:rsid w:val="004457B2"/>
    <w:rsid w:val="004468F6"/>
    <w:rsid w:val="00446A34"/>
    <w:rsid w:val="00446C95"/>
    <w:rsid w:val="004471FA"/>
    <w:rsid w:val="00447377"/>
    <w:rsid w:val="0044771F"/>
    <w:rsid w:val="004504AD"/>
    <w:rsid w:val="00450893"/>
    <w:rsid w:val="00450954"/>
    <w:rsid w:val="00450C86"/>
    <w:rsid w:val="004515BD"/>
    <w:rsid w:val="004524B7"/>
    <w:rsid w:val="00452D3C"/>
    <w:rsid w:val="004539E1"/>
    <w:rsid w:val="00453B46"/>
    <w:rsid w:val="004549CA"/>
    <w:rsid w:val="00454B43"/>
    <w:rsid w:val="00454FF9"/>
    <w:rsid w:val="0045542B"/>
    <w:rsid w:val="0045605C"/>
    <w:rsid w:val="00456250"/>
    <w:rsid w:val="00456448"/>
    <w:rsid w:val="00456697"/>
    <w:rsid w:val="00457467"/>
    <w:rsid w:val="00460023"/>
    <w:rsid w:val="004600E7"/>
    <w:rsid w:val="004609D1"/>
    <w:rsid w:val="00460B5D"/>
    <w:rsid w:val="00460BA6"/>
    <w:rsid w:val="00461A9C"/>
    <w:rsid w:val="00462210"/>
    <w:rsid w:val="004622F5"/>
    <w:rsid w:val="00462339"/>
    <w:rsid w:val="004624EC"/>
    <w:rsid w:val="0046256D"/>
    <w:rsid w:val="00462BBD"/>
    <w:rsid w:val="00462D83"/>
    <w:rsid w:val="004633F6"/>
    <w:rsid w:val="00463F53"/>
    <w:rsid w:val="004645CE"/>
    <w:rsid w:val="00464829"/>
    <w:rsid w:val="0046505A"/>
    <w:rsid w:val="004655FA"/>
    <w:rsid w:val="004658FB"/>
    <w:rsid w:val="00465B3F"/>
    <w:rsid w:val="00465D6F"/>
    <w:rsid w:val="0046682D"/>
    <w:rsid w:val="004669CD"/>
    <w:rsid w:val="00466BB5"/>
    <w:rsid w:val="00466BC4"/>
    <w:rsid w:val="00467210"/>
    <w:rsid w:val="00467CFC"/>
    <w:rsid w:val="004703B0"/>
    <w:rsid w:val="00470783"/>
    <w:rsid w:val="00470D86"/>
    <w:rsid w:val="00471140"/>
    <w:rsid w:val="004712F7"/>
    <w:rsid w:val="00471375"/>
    <w:rsid w:val="00471C6F"/>
    <w:rsid w:val="00471DAE"/>
    <w:rsid w:val="00472006"/>
    <w:rsid w:val="0047232E"/>
    <w:rsid w:val="00472A54"/>
    <w:rsid w:val="0047304C"/>
    <w:rsid w:val="004732D3"/>
    <w:rsid w:val="00473A87"/>
    <w:rsid w:val="004741A3"/>
    <w:rsid w:val="004741C3"/>
    <w:rsid w:val="00474289"/>
    <w:rsid w:val="0047461D"/>
    <w:rsid w:val="00474861"/>
    <w:rsid w:val="004748A5"/>
    <w:rsid w:val="004748D0"/>
    <w:rsid w:val="00474FE9"/>
    <w:rsid w:val="004756F5"/>
    <w:rsid w:val="004757E4"/>
    <w:rsid w:val="004759EC"/>
    <w:rsid w:val="00476413"/>
    <w:rsid w:val="00476935"/>
    <w:rsid w:val="00477105"/>
    <w:rsid w:val="00477989"/>
    <w:rsid w:val="00477C0C"/>
    <w:rsid w:val="0048033B"/>
    <w:rsid w:val="004804AF"/>
    <w:rsid w:val="00480A92"/>
    <w:rsid w:val="004810E9"/>
    <w:rsid w:val="00481794"/>
    <w:rsid w:val="00481B39"/>
    <w:rsid w:val="00481BCD"/>
    <w:rsid w:val="00481E80"/>
    <w:rsid w:val="00483082"/>
    <w:rsid w:val="004835CA"/>
    <w:rsid w:val="0048361F"/>
    <w:rsid w:val="00483965"/>
    <w:rsid w:val="00483F35"/>
    <w:rsid w:val="00483F92"/>
    <w:rsid w:val="00484292"/>
    <w:rsid w:val="004842AF"/>
    <w:rsid w:val="00484356"/>
    <w:rsid w:val="0048435C"/>
    <w:rsid w:val="00484569"/>
    <w:rsid w:val="00484A37"/>
    <w:rsid w:val="00484AAF"/>
    <w:rsid w:val="00485012"/>
    <w:rsid w:val="004854B0"/>
    <w:rsid w:val="00485561"/>
    <w:rsid w:val="004855C0"/>
    <w:rsid w:val="00486325"/>
    <w:rsid w:val="004863A1"/>
    <w:rsid w:val="0048690A"/>
    <w:rsid w:val="00487010"/>
    <w:rsid w:val="004872B0"/>
    <w:rsid w:val="004873A0"/>
    <w:rsid w:val="004875FE"/>
    <w:rsid w:val="004877B8"/>
    <w:rsid w:val="00487A9A"/>
    <w:rsid w:val="00487B67"/>
    <w:rsid w:val="00487F77"/>
    <w:rsid w:val="004901E9"/>
    <w:rsid w:val="004902C2"/>
    <w:rsid w:val="00490EA1"/>
    <w:rsid w:val="004910AB"/>
    <w:rsid w:val="00491448"/>
    <w:rsid w:val="00491449"/>
    <w:rsid w:val="004916A5"/>
    <w:rsid w:val="00491BE1"/>
    <w:rsid w:val="00491F35"/>
    <w:rsid w:val="004921DF"/>
    <w:rsid w:val="0049242F"/>
    <w:rsid w:val="00492588"/>
    <w:rsid w:val="00492644"/>
    <w:rsid w:val="00492B11"/>
    <w:rsid w:val="00492D3E"/>
    <w:rsid w:val="00492E7D"/>
    <w:rsid w:val="00492F12"/>
    <w:rsid w:val="00493756"/>
    <w:rsid w:val="00493BFE"/>
    <w:rsid w:val="0049405A"/>
    <w:rsid w:val="004948F1"/>
    <w:rsid w:val="00494C2E"/>
    <w:rsid w:val="00494CA6"/>
    <w:rsid w:val="0049508D"/>
    <w:rsid w:val="0049523B"/>
    <w:rsid w:val="00495715"/>
    <w:rsid w:val="00495723"/>
    <w:rsid w:val="004957A5"/>
    <w:rsid w:val="00495DDA"/>
    <w:rsid w:val="0049638A"/>
    <w:rsid w:val="00496774"/>
    <w:rsid w:val="00497126"/>
    <w:rsid w:val="00497CE8"/>
    <w:rsid w:val="00497FA1"/>
    <w:rsid w:val="004A0137"/>
    <w:rsid w:val="004A114A"/>
    <w:rsid w:val="004A11A2"/>
    <w:rsid w:val="004A1AF9"/>
    <w:rsid w:val="004A1BD4"/>
    <w:rsid w:val="004A218D"/>
    <w:rsid w:val="004A29DF"/>
    <w:rsid w:val="004A2EC5"/>
    <w:rsid w:val="004A3EB4"/>
    <w:rsid w:val="004A3EDB"/>
    <w:rsid w:val="004A42E5"/>
    <w:rsid w:val="004A594F"/>
    <w:rsid w:val="004A5F99"/>
    <w:rsid w:val="004A6857"/>
    <w:rsid w:val="004A7428"/>
    <w:rsid w:val="004A7673"/>
    <w:rsid w:val="004A7804"/>
    <w:rsid w:val="004A7BB7"/>
    <w:rsid w:val="004B0FA1"/>
    <w:rsid w:val="004B18E2"/>
    <w:rsid w:val="004B1C34"/>
    <w:rsid w:val="004B32B6"/>
    <w:rsid w:val="004B3390"/>
    <w:rsid w:val="004B33AA"/>
    <w:rsid w:val="004B42A9"/>
    <w:rsid w:val="004B446E"/>
    <w:rsid w:val="004B4496"/>
    <w:rsid w:val="004B44BF"/>
    <w:rsid w:val="004B48AB"/>
    <w:rsid w:val="004B491F"/>
    <w:rsid w:val="004B5687"/>
    <w:rsid w:val="004B578F"/>
    <w:rsid w:val="004B5C05"/>
    <w:rsid w:val="004B6665"/>
    <w:rsid w:val="004B6A14"/>
    <w:rsid w:val="004B6AE2"/>
    <w:rsid w:val="004B6BB9"/>
    <w:rsid w:val="004B7073"/>
    <w:rsid w:val="004B70E1"/>
    <w:rsid w:val="004B710B"/>
    <w:rsid w:val="004B7569"/>
    <w:rsid w:val="004B7C67"/>
    <w:rsid w:val="004B7D66"/>
    <w:rsid w:val="004B7D9F"/>
    <w:rsid w:val="004C00ED"/>
    <w:rsid w:val="004C0289"/>
    <w:rsid w:val="004C088E"/>
    <w:rsid w:val="004C09B6"/>
    <w:rsid w:val="004C12EF"/>
    <w:rsid w:val="004C13B7"/>
    <w:rsid w:val="004C15B3"/>
    <w:rsid w:val="004C1F43"/>
    <w:rsid w:val="004C262B"/>
    <w:rsid w:val="004C2766"/>
    <w:rsid w:val="004C2A4C"/>
    <w:rsid w:val="004C32D8"/>
    <w:rsid w:val="004C3970"/>
    <w:rsid w:val="004C3BB8"/>
    <w:rsid w:val="004C49D4"/>
    <w:rsid w:val="004C511A"/>
    <w:rsid w:val="004C5719"/>
    <w:rsid w:val="004C5F97"/>
    <w:rsid w:val="004C647D"/>
    <w:rsid w:val="004C6764"/>
    <w:rsid w:val="004C6A19"/>
    <w:rsid w:val="004C6A6D"/>
    <w:rsid w:val="004C6FE8"/>
    <w:rsid w:val="004C7202"/>
    <w:rsid w:val="004C7326"/>
    <w:rsid w:val="004C7694"/>
    <w:rsid w:val="004C7ABE"/>
    <w:rsid w:val="004C7CF2"/>
    <w:rsid w:val="004C7DB1"/>
    <w:rsid w:val="004C7DCA"/>
    <w:rsid w:val="004D045B"/>
    <w:rsid w:val="004D0791"/>
    <w:rsid w:val="004D0A87"/>
    <w:rsid w:val="004D0DC7"/>
    <w:rsid w:val="004D0E53"/>
    <w:rsid w:val="004D0E87"/>
    <w:rsid w:val="004D1416"/>
    <w:rsid w:val="004D15EF"/>
    <w:rsid w:val="004D1B65"/>
    <w:rsid w:val="004D1BF3"/>
    <w:rsid w:val="004D1C77"/>
    <w:rsid w:val="004D1D90"/>
    <w:rsid w:val="004D1F29"/>
    <w:rsid w:val="004D1FB0"/>
    <w:rsid w:val="004D21DF"/>
    <w:rsid w:val="004D2772"/>
    <w:rsid w:val="004D2C7B"/>
    <w:rsid w:val="004D2CE3"/>
    <w:rsid w:val="004D33A6"/>
    <w:rsid w:val="004D34E5"/>
    <w:rsid w:val="004D3595"/>
    <w:rsid w:val="004D3E5E"/>
    <w:rsid w:val="004D46CA"/>
    <w:rsid w:val="004D5007"/>
    <w:rsid w:val="004D608B"/>
    <w:rsid w:val="004D61CD"/>
    <w:rsid w:val="004D6649"/>
    <w:rsid w:val="004E05C4"/>
    <w:rsid w:val="004E05F0"/>
    <w:rsid w:val="004E0898"/>
    <w:rsid w:val="004E0FEE"/>
    <w:rsid w:val="004E1D42"/>
    <w:rsid w:val="004E2D42"/>
    <w:rsid w:val="004E3416"/>
    <w:rsid w:val="004E37B1"/>
    <w:rsid w:val="004E3F52"/>
    <w:rsid w:val="004E46FD"/>
    <w:rsid w:val="004E4F0C"/>
    <w:rsid w:val="004E519D"/>
    <w:rsid w:val="004E554B"/>
    <w:rsid w:val="004E5EE6"/>
    <w:rsid w:val="004E60EB"/>
    <w:rsid w:val="004E6BB3"/>
    <w:rsid w:val="004E731C"/>
    <w:rsid w:val="004E76B4"/>
    <w:rsid w:val="004E7B1F"/>
    <w:rsid w:val="004E7E03"/>
    <w:rsid w:val="004F04B3"/>
    <w:rsid w:val="004F05A9"/>
    <w:rsid w:val="004F0EAD"/>
    <w:rsid w:val="004F11F3"/>
    <w:rsid w:val="004F1CCA"/>
    <w:rsid w:val="004F2585"/>
    <w:rsid w:val="004F2625"/>
    <w:rsid w:val="004F2680"/>
    <w:rsid w:val="004F2826"/>
    <w:rsid w:val="004F2BA0"/>
    <w:rsid w:val="004F3A1A"/>
    <w:rsid w:val="004F3A27"/>
    <w:rsid w:val="004F3B30"/>
    <w:rsid w:val="004F42CD"/>
    <w:rsid w:val="004F46CE"/>
    <w:rsid w:val="004F487B"/>
    <w:rsid w:val="004F4C88"/>
    <w:rsid w:val="004F5ABB"/>
    <w:rsid w:val="004F5DDF"/>
    <w:rsid w:val="004F62AE"/>
    <w:rsid w:val="004F6811"/>
    <w:rsid w:val="004F6A3C"/>
    <w:rsid w:val="004F6BC0"/>
    <w:rsid w:val="004F6F12"/>
    <w:rsid w:val="004F75DF"/>
    <w:rsid w:val="004F7B60"/>
    <w:rsid w:val="004F7D0B"/>
    <w:rsid w:val="005003BC"/>
    <w:rsid w:val="0050040C"/>
    <w:rsid w:val="00500448"/>
    <w:rsid w:val="005005A4"/>
    <w:rsid w:val="00500867"/>
    <w:rsid w:val="00500BF3"/>
    <w:rsid w:val="00501241"/>
    <w:rsid w:val="00501497"/>
    <w:rsid w:val="0050192C"/>
    <w:rsid w:val="00501934"/>
    <w:rsid w:val="00501D6A"/>
    <w:rsid w:val="0050227C"/>
    <w:rsid w:val="0050268E"/>
    <w:rsid w:val="005029D6"/>
    <w:rsid w:val="00502D74"/>
    <w:rsid w:val="0050313A"/>
    <w:rsid w:val="005036B7"/>
    <w:rsid w:val="0050597B"/>
    <w:rsid w:val="00505A7D"/>
    <w:rsid w:val="00505A90"/>
    <w:rsid w:val="00505AC0"/>
    <w:rsid w:val="00505AFB"/>
    <w:rsid w:val="00505C99"/>
    <w:rsid w:val="0050706B"/>
    <w:rsid w:val="0050716D"/>
    <w:rsid w:val="005102F5"/>
    <w:rsid w:val="00510482"/>
    <w:rsid w:val="00510CAC"/>
    <w:rsid w:val="00510F85"/>
    <w:rsid w:val="00511B9F"/>
    <w:rsid w:val="00511CD2"/>
    <w:rsid w:val="00511DD0"/>
    <w:rsid w:val="00511F3B"/>
    <w:rsid w:val="00511FB5"/>
    <w:rsid w:val="005122F9"/>
    <w:rsid w:val="005126B0"/>
    <w:rsid w:val="00512BDB"/>
    <w:rsid w:val="0051322A"/>
    <w:rsid w:val="0051374D"/>
    <w:rsid w:val="00513DC9"/>
    <w:rsid w:val="00513F66"/>
    <w:rsid w:val="005155AC"/>
    <w:rsid w:val="005160D4"/>
    <w:rsid w:val="00516159"/>
    <w:rsid w:val="005167D3"/>
    <w:rsid w:val="005171A9"/>
    <w:rsid w:val="005202E1"/>
    <w:rsid w:val="00520355"/>
    <w:rsid w:val="00520529"/>
    <w:rsid w:val="005215B9"/>
    <w:rsid w:val="00521671"/>
    <w:rsid w:val="0052182C"/>
    <w:rsid w:val="00521BE7"/>
    <w:rsid w:val="005220BD"/>
    <w:rsid w:val="0052251D"/>
    <w:rsid w:val="00522CFC"/>
    <w:rsid w:val="005232D4"/>
    <w:rsid w:val="005237F0"/>
    <w:rsid w:val="0052396A"/>
    <w:rsid w:val="00523B52"/>
    <w:rsid w:val="00524340"/>
    <w:rsid w:val="005246B6"/>
    <w:rsid w:val="00524A27"/>
    <w:rsid w:val="00524B49"/>
    <w:rsid w:val="005250D6"/>
    <w:rsid w:val="005252C3"/>
    <w:rsid w:val="0052575C"/>
    <w:rsid w:val="00525A2E"/>
    <w:rsid w:val="00525C5A"/>
    <w:rsid w:val="0052639D"/>
    <w:rsid w:val="00526940"/>
    <w:rsid w:val="0052697E"/>
    <w:rsid w:val="00526B7B"/>
    <w:rsid w:val="00526C1E"/>
    <w:rsid w:val="00526FF4"/>
    <w:rsid w:val="005270BE"/>
    <w:rsid w:val="00527811"/>
    <w:rsid w:val="0052781B"/>
    <w:rsid w:val="00527AB2"/>
    <w:rsid w:val="00527ABA"/>
    <w:rsid w:val="00527CAA"/>
    <w:rsid w:val="005307FD"/>
    <w:rsid w:val="00531BA5"/>
    <w:rsid w:val="00531EB1"/>
    <w:rsid w:val="00532404"/>
    <w:rsid w:val="0053283F"/>
    <w:rsid w:val="00532970"/>
    <w:rsid w:val="00532F46"/>
    <w:rsid w:val="00533E0C"/>
    <w:rsid w:val="0053402D"/>
    <w:rsid w:val="0053436D"/>
    <w:rsid w:val="00534566"/>
    <w:rsid w:val="00534C06"/>
    <w:rsid w:val="00535529"/>
    <w:rsid w:val="00536549"/>
    <w:rsid w:val="00536DAC"/>
    <w:rsid w:val="00536F28"/>
    <w:rsid w:val="00537315"/>
    <w:rsid w:val="00537587"/>
    <w:rsid w:val="005376F4"/>
    <w:rsid w:val="00537EF0"/>
    <w:rsid w:val="0054059B"/>
    <w:rsid w:val="005405BA"/>
    <w:rsid w:val="005410BE"/>
    <w:rsid w:val="00541CFC"/>
    <w:rsid w:val="00542451"/>
    <w:rsid w:val="00542B95"/>
    <w:rsid w:val="00542C09"/>
    <w:rsid w:val="00542DB6"/>
    <w:rsid w:val="00542E23"/>
    <w:rsid w:val="00542F3E"/>
    <w:rsid w:val="00542FDA"/>
    <w:rsid w:val="005430B6"/>
    <w:rsid w:val="005431B7"/>
    <w:rsid w:val="00543419"/>
    <w:rsid w:val="00543533"/>
    <w:rsid w:val="005438F0"/>
    <w:rsid w:val="00544024"/>
    <w:rsid w:val="00544564"/>
    <w:rsid w:val="00544891"/>
    <w:rsid w:val="005454FF"/>
    <w:rsid w:val="0054560D"/>
    <w:rsid w:val="00545D55"/>
    <w:rsid w:val="00545D6C"/>
    <w:rsid w:val="00545E37"/>
    <w:rsid w:val="00545E58"/>
    <w:rsid w:val="00545F48"/>
    <w:rsid w:val="00547893"/>
    <w:rsid w:val="00550049"/>
    <w:rsid w:val="00551E38"/>
    <w:rsid w:val="00551E7C"/>
    <w:rsid w:val="005529FB"/>
    <w:rsid w:val="00552AE8"/>
    <w:rsid w:val="00552C57"/>
    <w:rsid w:val="00552DD1"/>
    <w:rsid w:val="00553A72"/>
    <w:rsid w:val="00553ABA"/>
    <w:rsid w:val="00553AEA"/>
    <w:rsid w:val="0055496B"/>
    <w:rsid w:val="00554ECF"/>
    <w:rsid w:val="00554F93"/>
    <w:rsid w:val="00554FF1"/>
    <w:rsid w:val="005554C3"/>
    <w:rsid w:val="00555F00"/>
    <w:rsid w:val="005562E7"/>
    <w:rsid w:val="005565F4"/>
    <w:rsid w:val="005578DE"/>
    <w:rsid w:val="005578F3"/>
    <w:rsid w:val="0055793C"/>
    <w:rsid w:val="00557BCB"/>
    <w:rsid w:val="00557C4D"/>
    <w:rsid w:val="00557FB3"/>
    <w:rsid w:val="00560A8D"/>
    <w:rsid w:val="005611B3"/>
    <w:rsid w:val="005612D6"/>
    <w:rsid w:val="00561A19"/>
    <w:rsid w:val="005623F7"/>
    <w:rsid w:val="00562ADB"/>
    <w:rsid w:val="00562FB9"/>
    <w:rsid w:val="005638B7"/>
    <w:rsid w:val="00563926"/>
    <w:rsid w:val="00563B9F"/>
    <w:rsid w:val="00563D5B"/>
    <w:rsid w:val="00563F8D"/>
    <w:rsid w:val="005647A0"/>
    <w:rsid w:val="005647C3"/>
    <w:rsid w:val="00564B54"/>
    <w:rsid w:val="00564E7F"/>
    <w:rsid w:val="005658BB"/>
    <w:rsid w:val="0056599E"/>
    <w:rsid w:val="005659B9"/>
    <w:rsid w:val="00565A43"/>
    <w:rsid w:val="00565DD2"/>
    <w:rsid w:val="005663DC"/>
    <w:rsid w:val="005667E4"/>
    <w:rsid w:val="00566C48"/>
    <w:rsid w:val="00566CA9"/>
    <w:rsid w:val="00566FC9"/>
    <w:rsid w:val="005672B3"/>
    <w:rsid w:val="00567406"/>
    <w:rsid w:val="00567A2F"/>
    <w:rsid w:val="00567D70"/>
    <w:rsid w:val="00570209"/>
    <w:rsid w:val="005704C1"/>
    <w:rsid w:val="005707AE"/>
    <w:rsid w:val="00570C59"/>
    <w:rsid w:val="005717A4"/>
    <w:rsid w:val="00571904"/>
    <w:rsid w:val="005719DA"/>
    <w:rsid w:val="00571BD5"/>
    <w:rsid w:val="00571D2E"/>
    <w:rsid w:val="00572523"/>
    <w:rsid w:val="00572FA4"/>
    <w:rsid w:val="0057330D"/>
    <w:rsid w:val="00573580"/>
    <w:rsid w:val="0057391A"/>
    <w:rsid w:val="005742F4"/>
    <w:rsid w:val="00574435"/>
    <w:rsid w:val="00574883"/>
    <w:rsid w:val="00575D31"/>
    <w:rsid w:val="005761F0"/>
    <w:rsid w:val="0057632C"/>
    <w:rsid w:val="005766E4"/>
    <w:rsid w:val="0057697A"/>
    <w:rsid w:val="00576C92"/>
    <w:rsid w:val="00576DBA"/>
    <w:rsid w:val="00577C8B"/>
    <w:rsid w:val="00577CBB"/>
    <w:rsid w:val="005801DF"/>
    <w:rsid w:val="00580F40"/>
    <w:rsid w:val="005810FE"/>
    <w:rsid w:val="00581631"/>
    <w:rsid w:val="00581CC3"/>
    <w:rsid w:val="005820D0"/>
    <w:rsid w:val="005829BD"/>
    <w:rsid w:val="00582E20"/>
    <w:rsid w:val="00583131"/>
    <w:rsid w:val="00583359"/>
    <w:rsid w:val="0058388E"/>
    <w:rsid w:val="00583EF1"/>
    <w:rsid w:val="005853AE"/>
    <w:rsid w:val="0058581A"/>
    <w:rsid w:val="00585ACF"/>
    <w:rsid w:val="00585C00"/>
    <w:rsid w:val="00585F20"/>
    <w:rsid w:val="00585F4F"/>
    <w:rsid w:val="00585F8D"/>
    <w:rsid w:val="00586038"/>
    <w:rsid w:val="005860B4"/>
    <w:rsid w:val="005866F4"/>
    <w:rsid w:val="00586746"/>
    <w:rsid w:val="00586856"/>
    <w:rsid w:val="00586DFE"/>
    <w:rsid w:val="0058751E"/>
    <w:rsid w:val="00587CCA"/>
    <w:rsid w:val="00587D94"/>
    <w:rsid w:val="00590BE9"/>
    <w:rsid w:val="00590D9A"/>
    <w:rsid w:val="00591380"/>
    <w:rsid w:val="00591735"/>
    <w:rsid w:val="00591E08"/>
    <w:rsid w:val="005933EF"/>
    <w:rsid w:val="005934D4"/>
    <w:rsid w:val="00594544"/>
    <w:rsid w:val="00594624"/>
    <w:rsid w:val="00594684"/>
    <w:rsid w:val="00594BCD"/>
    <w:rsid w:val="00594D4F"/>
    <w:rsid w:val="00595335"/>
    <w:rsid w:val="00595788"/>
    <w:rsid w:val="00595D06"/>
    <w:rsid w:val="005961DD"/>
    <w:rsid w:val="00596F4F"/>
    <w:rsid w:val="00597019"/>
    <w:rsid w:val="00597272"/>
    <w:rsid w:val="005974DF"/>
    <w:rsid w:val="00597ED3"/>
    <w:rsid w:val="005A0AD3"/>
    <w:rsid w:val="005A1538"/>
    <w:rsid w:val="005A1703"/>
    <w:rsid w:val="005A177A"/>
    <w:rsid w:val="005A17A1"/>
    <w:rsid w:val="005A1861"/>
    <w:rsid w:val="005A2446"/>
    <w:rsid w:val="005A266B"/>
    <w:rsid w:val="005A294B"/>
    <w:rsid w:val="005A2A1D"/>
    <w:rsid w:val="005A2AEF"/>
    <w:rsid w:val="005A2B60"/>
    <w:rsid w:val="005A2F5A"/>
    <w:rsid w:val="005A30B6"/>
    <w:rsid w:val="005A320D"/>
    <w:rsid w:val="005A3762"/>
    <w:rsid w:val="005A3D27"/>
    <w:rsid w:val="005A3E4D"/>
    <w:rsid w:val="005A419A"/>
    <w:rsid w:val="005A4294"/>
    <w:rsid w:val="005A467A"/>
    <w:rsid w:val="005A554B"/>
    <w:rsid w:val="005A56EF"/>
    <w:rsid w:val="005A5742"/>
    <w:rsid w:val="005A5BE3"/>
    <w:rsid w:val="005A5C93"/>
    <w:rsid w:val="005A63DB"/>
    <w:rsid w:val="005A6992"/>
    <w:rsid w:val="005A6AEF"/>
    <w:rsid w:val="005A6D00"/>
    <w:rsid w:val="005A6EF6"/>
    <w:rsid w:val="005A7529"/>
    <w:rsid w:val="005A7DDA"/>
    <w:rsid w:val="005B00C5"/>
    <w:rsid w:val="005B01D0"/>
    <w:rsid w:val="005B06F4"/>
    <w:rsid w:val="005B0E38"/>
    <w:rsid w:val="005B0FE4"/>
    <w:rsid w:val="005B14B2"/>
    <w:rsid w:val="005B18C7"/>
    <w:rsid w:val="005B1B62"/>
    <w:rsid w:val="005B1D60"/>
    <w:rsid w:val="005B1FBF"/>
    <w:rsid w:val="005B2FBF"/>
    <w:rsid w:val="005B3B6F"/>
    <w:rsid w:val="005B45DC"/>
    <w:rsid w:val="005B47F8"/>
    <w:rsid w:val="005B4C74"/>
    <w:rsid w:val="005B4FAA"/>
    <w:rsid w:val="005B5B0F"/>
    <w:rsid w:val="005B67F2"/>
    <w:rsid w:val="005B6D41"/>
    <w:rsid w:val="005B73D0"/>
    <w:rsid w:val="005B76B7"/>
    <w:rsid w:val="005B76D1"/>
    <w:rsid w:val="005B7933"/>
    <w:rsid w:val="005C02BE"/>
    <w:rsid w:val="005C166D"/>
    <w:rsid w:val="005C19DF"/>
    <w:rsid w:val="005C1E84"/>
    <w:rsid w:val="005C22CC"/>
    <w:rsid w:val="005C26A9"/>
    <w:rsid w:val="005C3132"/>
    <w:rsid w:val="005C41B6"/>
    <w:rsid w:val="005C46C8"/>
    <w:rsid w:val="005C57D7"/>
    <w:rsid w:val="005C5818"/>
    <w:rsid w:val="005C591C"/>
    <w:rsid w:val="005C685E"/>
    <w:rsid w:val="005C6A44"/>
    <w:rsid w:val="005C6A52"/>
    <w:rsid w:val="005C749C"/>
    <w:rsid w:val="005C7662"/>
    <w:rsid w:val="005D03B0"/>
    <w:rsid w:val="005D04AA"/>
    <w:rsid w:val="005D0C5C"/>
    <w:rsid w:val="005D0EAF"/>
    <w:rsid w:val="005D0F72"/>
    <w:rsid w:val="005D112D"/>
    <w:rsid w:val="005D1153"/>
    <w:rsid w:val="005D1721"/>
    <w:rsid w:val="005D1B0D"/>
    <w:rsid w:val="005D22C9"/>
    <w:rsid w:val="005D357C"/>
    <w:rsid w:val="005D4372"/>
    <w:rsid w:val="005D4B29"/>
    <w:rsid w:val="005D4D0A"/>
    <w:rsid w:val="005D53F9"/>
    <w:rsid w:val="005D566F"/>
    <w:rsid w:val="005D59DA"/>
    <w:rsid w:val="005D627E"/>
    <w:rsid w:val="005D654D"/>
    <w:rsid w:val="005D6C29"/>
    <w:rsid w:val="005D6F25"/>
    <w:rsid w:val="005D6FE9"/>
    <w:rsid w:val="005D7DD0"/>
    <w:rsid w:val="005E02D0"/>
    <w:rsid w:val="005E0643"/>
    <w:rsid w:val="005E091B"/>
    <w:rsid w:val="005E1498"/>
    <w:rsid w:val="005E1B36"/>
    <w:rsid w:val="005E20F0"/>
    <w:rsid w:val="005E214C"/>
    <w:rsid w:val="005E2294"/>
    <w:rsid w:val="005E27D3"/>
    <w:rsid w:val="005E2C6D"/>
    <w:rsid w:val="005E2E27"/>
    <w:rsid w:val="005E2E62"/>
    <w:rsid w:val="005E30A3"/>
    <w:rsid w:val="005E3381"/>
    <w:rsid w:val="005E3460"/>
    <w:rsid w:val="005E433D"/>
    <w:rsid w:val="005E43EA"/>
    <w:rsid w:val="005E441B"/>
    <w:rsid w:val="005E467F"/>
    <w:rsid w:val="005E4A27"/>
    <w:rsid w:val="005E532A"/>
    <w:rsid w:val="005E53E0"/>
    <w:rsid w:val="005E53E6"/>
    <w:rsid w:val="005E541C"/>
    <w:rsid w:val="005E55D6"/>
    <w:rsid w:val="005E5C5E"/>
    <w:rsid w:val="005E5DB8"/>
    <w:rsid w:val="005E667D"/>
    <w:rsid w:val="005E7C88"/>
    <w:rsid w:val="005F01F3"/>
    <w:rsid w:val="005F0A88"/>
    <w:rsid w:val="005F1AFF"/>
    <w:rsid w:val="005F1F6F"/>
    <w:rsid w:val="005F2486"/>
    <w:rsid w:val="005F25C6"/>
    <w:rsid w:val="005F28C3"/>
    <w:rsid w:val="005F34F4"/>
    <w:rsid w:val="005F3606"/>
    <w:rsid w:val="005F441B"/>
    <w:rsid w:val="005F446A"/>
    <w:rsid w:val="005F4DAF"/>
    <w:rsid w:val="005F4ED6"/>
    <w:rsid w:val="005F504C"/>
    <w:rsid w:val="005F52B7"/>
    <w:rsid w:val="005F63D4"/>
    <w:rsid w:val="005F67BA"/>
    <w:rsid w:val="005F68FF"/>
    <w:rsid w:val="005F6DF5"/>
    <w:rsid w:val="005F70BE"/>
    <w:rsid w:val="005F7D57"/>
    <w:rsid w:val="00600222"/>
    <w:rsid w:val="0060073B"/>
    <w:rsid w:val="00600C2A"/>
    <w:rsid w:val="00600D3F"/>
    <w:rsid w:val="00600E8F"/>
    <w:rsid w:val="00600EFC"/>
    <w:rsid w:val="00601530"/>
    <w:rsid w:val="00601831"/>
    <w:rsid w:val="00601FFE"/>
    <w:rsid w:val="006022E8"/>
    <w:rsid w:val="0060239C"/>
    <w:rsid w:val="0060255E"/>
    <w:rsid w:val="00602840"/>
    <w:rsid w:val="0060284C"/>
    <w:rsid w:val="00602D2E"/>
    <w:rsid w:val="00602DA5"/>
    <w:rsid w:val="00602F75"/>
    <w:rsid w:val="0060350A"/>
    <w:rsid w:val="00603545"/>
    <w:rsid w:val="00603B50"/>
    <w:rsid w:val="00604430"/>
    <w:rsid w:val="00604507"/>
    <w:rsid w:val="00604DD4"/>
    <w:rsid w:val="006051B4"/>
    <w:rsid w:val="006055D2"/>
    <w:rsid w:val="00605620"/>
    <w:rsid w:val="006059A5"/>
    <w:rsid w:val="00605CF5"/>
    <w:rsid w:val="00605E2C"/>
    <w:rsid w:val="0060660E"/>
    <w:rsid w:val="006079C1"/>
    <w:rsid w:val="00607A73"/>
    <w:rsid w:val="00610137"/>
    <w:rsid w:val="00610384"/>
    <w:rsid w:val="00610417"/>
    <w:rsid w:val="00610B0C"/>
    <w:rsid w:val="00610C95"/>
    <w:rsid w:val="0061116F"/>
    <w:rsid w:val="00611374"/>
    <w:rsid w:val="00611517"/>
    <w:rsid w:val="006117EC"/>
    <w:rsid w:val="00611B1E"/>
    <w:rsid w:val="00611C9E"/>
    <w:rsid w:val="0061246F"/>
    <w:rsid w:val="00612BC3"/>
    <w:rsid w:val="00612DCA"/>
    <w:rsid w:val="0061322C"/>
    <w:rsid w:val="0061388E"/>
    <w:rsid w:val="00613F32"/>
    <w:rsid w:val="00614908"/>
    <w:rsid w:val="0061596A"/>
    <w:rsid w:val="00615C81"/>
    <w:rsid w:val="006170B6"/>
    <w:rsid w:val="006170EA"/>
    <w:rsid w:val="00617ACA"/>
    <w:rsid w:val="00620A38"/>
    <w:rsid w:val="00620D79"/>
    <w:rsid w:val="006213B0"/>
    <w:rsid w:val="00621729"/>
    <w:rsid w:val="006221CD"/>
    <w:rsid w:val="006224F0"/>
    <w:rsid w:val="006227A5"/>
    <w:rsid w:val="00623C04"/>
    <w:rsid w:val="00623E71"/>
    <w:rsid w:val="00624469"/>
    <w:rsid w:val="00624564"/>
    <w:rsid w:val="00624672"/>
    <w:rsid w:val="00624CEB"/>
    <w:rsid w:val="00624DF8"/>
    <w:rsid w:val="00624E20"/>
    <w:rsid w:val="00624E90"/>
    <w:rsid w:val="006255B1"/>
    <w:rsid w:val="00625822"/>
    <w:rsid w:val="0062585D"/>
    <w:rsid w:val="00626040"/>
    <w:rsid w:val="0062608D"/>
    <w:rsid w:val="00626892"/>
    <w:rsid w:val="00626950"/>
    <w:rsid w:val="00626BE1"/>
    <w:rsid w:val="00626C6C"/>
    <w:rsid w:val="006274A7"/>
    <w:rsid w:val="0062798A"/>
    <w:rsid w:val="00627BA2"/>
    <w:rsid w:val="006304F4"/>
    <w:rsid w:val="00630931"/>
    <w:rsid w:val="00630A46"/>
    <w:rsid w:val="00630A79"/>
    <w:rsid w:val="00631122"/>
    <w:rsid w:val="00631F92"/>
    <w:rsid w:val="00632654"/>
    <w:rsid w:val="00632A84"/>
    <w:rsid w:val="00632DD8"/>
    <w:rsid w:val="00633050"/>
    <w:rsid w:val="00633407"/>
    <w:rsid w:val="0063383B"/>
    <w:rsid w:val="00633C1F"/>
    <w:rsid w:val="00633FC4"/>
    <w:rsid w:val="00633FD7"/>
    <w:rsid w:val="00634832"/>
    <w:rsid w:val="006348A6"/>
    <w:rsid w:val="00634A4B"/>
    <w:rsid w:val="00634BB8"/>
    <w:rsid w:val="00635400"/>
    <w:rsid w:val="00635B2C"/>
    <w:rsid w:val="0063630F"/>
    <w:rsid w:val="00636541"/>
    <w:rsid w:val="00636B60"/>
    <w:rsid w:val="00636F0B"/>
    <w:rsid w:val="0063714B"/>
    <w:rsid w:val="00637670"/>
    <w:rsid w:val="0063785A"/>
    <w:rsid w:val="00637B88"/>
    <w:rsid w:val="00637B98"/>
    <w:rsid w:val="00637C25"/>
    <w:rsid w:val="006405C8"/>
    <w:rsid w:val="00640DCE"/>
    <w:rsid w:val="006413BC"/>
    <w:rsid w:val="00641442"/>
    <w:rsid w:val="00641A49"/>
    <w:rsid w:val="00641C5A"/>
    <w:rsid w:val="00642C1B"/>
    <w:rsid w:val="0064340F"/>
    <w:rsid w:val="006445C3"/>
    <w:rsid w:val="00645892"/>
    <w:rsid w:val="00646473"/>
    <w:rsid w:val="00646CA6"/>
    <w:rsid w:val="00646DCD"/>
    <w:rsid w:val="00646E85"/>
    <w:rsid w:val="0064726B"/>
    <w:rsid w:val="00647991"/>
    <w:rsid w:val="00647D7A"/>
    <w:rsid w:val="00647EB1"/>
    <w:rsid w:val="006504E1"/>
    <w:rsid w:val="006505A2"/>
    <w:rsid w:val="006508B9"/>
    <w:rsid w:val="006508EA"/>
    <w:rsid w:val="00651574"/>
    <w:rsid w:val="00651A2F"/>
    <w:rsid w:val="00651AC3"/>
    <w:rsid w:val="0065217F"/>
    <w:rsid w:val="0065306F"/>
    <w:rsid w:val="00653ABD"/>
    <w:rsid w:val="00653B4C"/>
    <w:rsid w:val="00653D2C"/>
    <w:rsid w:val="0065421B"/>
    <w:rsid w:val="006543A1"/>
    <w:rsid w:val="00654FC3"/>
    <w:rsid w:val="00654FFC"/>
    <w:rsid w:val="00655D49"/>
    <w:rsid w:val="0065606E"/>
    <w:rsid w:val="00656203"/>
    <w:rsid w:val="00656515"/>
    <w:rsid w:val="00656B51"/>
    <w:rsid w:val="00656D58"/>
    <w:rsid w:val="00657397"/>
    <w:rsid w:val="006573CE"/>
    <w:rsid w:val="006577F6"/>
    <w:rsid w:val="00657B0F"/>
    <w:rsid w:val="00657CEC"/>
    <w:rsid w:val="00657E50"/>
    <w:rsid w:val="006604B1"/>
    <w:rsid w:val="00660CE4"/>
    <w:rsid w:val="00660FC6"/>
    <w:rsid w:val="006611DC"/>
    <w:rsid w:val="006620DA"/>
    <w:rsid w:val="006624E2"/>
    <w:rsid w:val="006626BF"/>
    <w:rsid w:val="0066291A"/>
    <w:rsid w:val="00662A79"/>
    <w:rsid w:val="00662FDC"/>
    <w:rsid w:val="006638E1"/>
    <w:rsid w:val="006642DE"/>
    <w:rsid w:val="006646AF"/>
    <w:rsid w:val="00664AC4"/>
    <w:rsid w:val="00664D2F"/>
    <w:rsid w:val="00664DF8"/>
    <w:rsid w:val="00664FE1"/>
    <w:rsid w:val="0066546D"/>
    <w:rsid w:val="00665AAE"/>
    <w:rsid w:val="0066614A"/>
    <w:rsid w:val="00666733"/>
    <w:rsid w:val="00666A41"/>
    <w:rsid w:val="00666FEB"/>
    <w:rsid w:val="00667B2D"/>
    <w:rsid w:val="00667EE6"/>
    <w:rsid w:val="0067005B"/>
    <w:rsid w:val="0067027F"/>
    <w:rsid w:val="00670830"/>
    <w:rsid w:val="006708C5"/>
    <w:rsid w:val="00670C34"/>
    <w:rsid w:val="00670D2A"/>
    <w:rsid w:val="0067128E"/>
    <w:rsid w:val="006717C6"/>
    <w:rsid w:val="006727F3"/>
    <w:rsid w:val="00672995"/>
    <w:rsid w:val="006729C1"/>
    <w:rsid w:val="00672F23"/>
    <w:rsid w:val="006734B3"/>
    <w:rsid w:val="00673834"/>
    <w:rsid w:val="00673972"/>
    <w:rsid w:val="006739CD"/>
    <w:rsid w:val="00673DF6"/>
    <w:rsid w:val="00674107"/>
    <w:rsid w:val="006750BD"/>
    <w:rsid w:val="00675A33"/>
    <w:rsid w:val="00676086"/>
    <w:rsid w:val="00676674"/>
    <w:rsid w:val="00676947"/>
    <w:rsid w:val="0067701C"/>
    <w:rsid w:val="006770A8"/>
    <w:rsid w:val="006771F0"/>
    <w:rsid w:val="00677A69"/>
    <w:rsid w:val="006812DD"/>
    <w:rsid w:val="00682623"/>
    <w:rsid w:val="00682BDA"/>
    <w:rsid w:val="00682FA4"/>
    <w:rsid w:val="0068338C"/>
    <w:rsid w:val="0068364A"/>
    <w:rsid w:val="00684587"/>
    <w:rsid w:val="00684B07"/>
    <w:rsid w:val="00684FC3"/>
    <w:rsid w:val="006850D0"/>
    <w:rsid w:val="0068582B"/>
    <w:rsid w:val="0068595E"/>
    <w:rsid w:val="006863F3"/>
    <w:rsid w:val="0068647C"/>
    <w:rsid w:val="006866B0"/>
    <w:rsid w:val="0068685C"/>
    <w:rsid w:val="00686F73"/>
    <w:rsid w:val="006870AC"/>
    <w:rsid w:val="006900BD"/>
    <w:rsid w:val="00690EC8"/>
    <w:rsid w:val="00690EF4"/>
    <w:rsid w:val="006916D8"/>
    <w:rsid w:val="006919BD"/>
    <w:rsid w:val="00691D8A"/>
    <w:rsid w:val="00691DD0"/>
    <w:rsid w:val="00691F81"/>
    <w:rsid w:val="00692050"/>
    <w:rsid w:val="00692ABF"/>
    <w:rsid w:val="00692DB8"/>
    <w:rsid w:val="00693998"/>
    <w:rsid w:val="00693C46"/>
    <w:rsid w:val="00694059"/>
    <w:rsid w:val="0069434C"/>
    <w:rsid w:val="0069490B"/>
    <w:rsid w:val="006949DF"/>
    <w:rsid w:val="00694A78"/>
    <w:rsid w:val="00694E53"/>
    <w:rsid w:val="006958D7"/>
    <w:rsid w:val="00696387"/>
    <w:rsid w:val="00696A9E"/>
    <w:rsid w:val="00696C64"/>
    <w:rsid w:val="00696E5D"/>
    <w:rsid w:val="006970BD"/>
    <w:rsid w:val="00697547"/>
    <w:rsid w:val="00697799"/>
    <w:rsid w:val="006978A7"/>
    <w:rsid w:val="006A032C"/>
    <w:rsid w:val="006A07AB"/>
    <w:rsid w:val="006A07C4"/>
    <w:rsid w:val="006A08AE"/>
    <w:rsid w:val="006A093D"/>
    <w:rsid w:val="006A0D8E"/>
    <w:rsid w:val="006A12E1"/>
    <w:rsid w:val="006A13E9"/>
    <w:rsid w:val="006A1ACF"/>
    <w:rsid w:val="006A270C"/>
    <w:rsid w:val="006A31B1"/>
    <w:rsid w:val="006A3670"/>
    <w:rsid w:val="006A3B0A"/>
    <w:rsid w:val="006A3E2B"/>
    <w:rsid w:val="006A42A5"/>
    <w:rsid w:val="006A42C2"/>
    <w:rsid w:val="006A4311"/>
    <w:rsid w:val="006A4AB8"/>
    <w:rsid w:val="006A4C34"/>
    <w:rsid w:val="006A4CFC"/>
    <w:rsid w:val="006A5D82"/>
    <w:rsid w:val="006A65F1"/>
    <w:rsid w:val="006A66F0"/>
    <w:rsid w:val="006A6733"/>
    <w:rsid w:val="006A698A"/>
    <w:rsid w:val="006A6BEE"/>
    <w:rsid w:val="006A7270"/>
    <w:rsid w:val="006A74B2"/>
    <w:rsid w:val="006A78ED"/>
    <w:rsid w:val="006A7956"/>
    <w:rsid w:val="006A7D7B"/>
    <w:rsid w:val="006B05F2"/>
    <w:rsid w:val="006B0B72"/>
    <w:rsid w:val="006B0D32"/>
    <w:rsid w:val="006B0D91"/>
    <w:rsid w:val="006B0D9C"/>
    <w:rsid w:val="006B0F10"/>
    <w:rsid w:val="006B127F"/>
    <w:rsid w:val="006B1280"/>
    <w:rsid w:val="006B170C"/>
    <w:rsid w:val="006B176C"/>
    <w:rsid w:val="006B1982"/>
    <w:rsid w:val="006B232C"/>
    <w:rsid w:val="006B27DC"/>
    <w:rsid w:val="006B2870"/>
    <w:rsid w:val="006B29B5"/>
    <w:rsid w:val="006B2CA3"/>
    <w:rsid w:val="006B32C2"/>
    <w:rsid w:val="006B3982"/>
    <w:rsid w:val="006B3B2C"/>
    <w:rsid w:val="006B46ED"/>
    <w:rsid w:val="006B4A38"/>
    <w:rsid w:val="006B4F4D"/>
    <w:rsid w:val="006B4FE2"/>
    <w:rsid w:val="006B5158"/>
    <w:rsid w:val="006B54BA"/>
    <w:rsid w:val="006B5935"/>
    <w:rsid w:val="006B61AA"/>
    <w:rsid w:val="006B6988"/>
    <w:rsid w:val="006B6D35"/>
    <w:rsid w:val="006B74D8"/>
    <w:rsid w:val="006B7C7C"/>
    <w:rsid w:val="006C022A"/>
    <w:rsid w:val="006C039F"/>
    <w:rsid w:val="006C0915"/>
    <w:rsid w:val="006C0CD3"/>
    <w:rsid w:val="006C1C2F"/>
    <w:rsid w:val="006C2295"/>
    <w:rsid w:val="006C229E"/>
    <w:rsid w:val="006C26BC"/>
    <w:rsid w:val="006C2789"/>
    <w:rsid w:val="006C2A0A"/>
    <w:rsid w:val="006C2CB0"/>
    <w:rsid w:val="006C325A"/>
    <w:rsid w:val="006C388F"/>
    <w:rsid w:val="006C44B9"/>
    <w:rsid w:val="006C450D"/>
    <w:rsid w:val="006C458C"/>
    <w:rsid w:val="006C4E5F"/>
    <w:rsid w:val="006C5621"/>
    <w:rsid w:val="006C5E86"/>
    <w:rsid w:val="006C6493"/>
    <w:rsid w:val="006C6664"/>
    <w:rsid w:val="006C674C"/>
    <w:rsid w:val="006C6AAD"/>
    <w:rsid w:val="006C701B"/>
    <w:rsid w:val="006C7344"/>
    <w:rsid w:val="006C7ADB"/>
    <w:rsid w:val="006D0B20"/>
    <w:rsid w:val="006D0F93"/>
    <w:rsid w:val="006D28B1"/>
    <w:rsid w:val="006D2A5A"/>
    <w:rsid w:val="006D3EE2"/>
    <w:rsid w:val="006D41C4"/>
    <w:rsid w:val="006D438B"/>
    <w:rsid w:val="006D485A"/>
    <w:rsid w:val="006D4EBA"/>
    <w:rsid w:val="006D54EA"/>
    <w:rsid w:val="006D5A7C"/>
    <w:rsid w:val="006D5B84"/>
    <w:rsid w:val="006D5FFE"/>
    <w:rsid w:val="006D67E6"/>
    <w:rsid w:val="006D69E4"/>
    <w:rsid w:val="006D7013"/>
    <w:rsid w:val="006D75AF"/>
    <w:rsid w:val="006D7BCE"/>
    <w:rsid w:val="006D7F53"/>
    <w:rsid w:val="006E0118"/>
    <w:rsid w:val="006E0436"/>
    <w:rsid w:val="006E0E5D"/>
    <w:rsid w:val="006E0F94"/>
    <w:rsid w:val="006E1C4C"/>
    <w:rsid w:val="006E1E4E"/>
    <w:rsid w:val="006E1F97"/>
    <w:rsid w:val="006E26E6"/>
    <w:rsid w:val="006E2B71"/>
    <w:rsid w:val="006E3279"/>
    <w:rsid w:val="006E3294"/>
    <w:rsid w:val="006E3816"/>
    <w:rsid w:val="006E40C7"/>
    <w:rsid w:val="006E47D0"/>
    <w:rsid w:val="006E5230"/>
    <w:rsid w:val="006E5E62"/>
    <w:rsid w:val="006E67AC"/>
    <w:rsid w:val="006E6EB2"/>
    <w:rsid w:val="006E6F1C"/>
    <w:rsid w:val="006E7057"/>
    <w:rsid w:val="006E71A7"/>
    <w:rsid w:val="006E72CE"/>
    <w:rsid w:val="006E77B9"/>
    <w:rsid w:val="006E77CA"/>
    <w:rsid w:val="006E7890"/>
    <w:rsid w:val="006F1399"/>
    <w:rsid w:val="006F150A"/>
    <w:rsid w:val="006F2DFF"/>
    <w:rsid w:val="006F3F67"/>
    <w:rsid w:val="006F4144"/>
    <w:rsid w:val="006F4384"/>
    <w:rsid w:val="006F4765"/>
    <w:rsid w:val="006F4BD7"/>
    <w:rsid w:val="006F4C5C"/>
    <w:rsid w:val="006F52C2"/>
    <w:rsid w:val="006F5784"/>
    <w:rsid w:val="006F5CF9"/>
    <w:rsid w:val="006F61D1"/>
    <w:rsid w:val="006F61F8"/>
    <w:rsid w:val="006F652B"/>
    <w:rsid w:val="006F6C6B"/>
    <w:rsid w:val="006F6D64"/>
    <w:rsid w:val="006F71A4"/>
    <w:rsid w:val="006F7415"/>
    <w:rsid w:val="006F7743"/>
    <w:rsid w:val="006F783F"/>
    <w:rsid w:val="006F795C"/>
    <w:rsid w:val="00700546"/>
    <w:rsid w:val="00700C4C"/>
    <w:rsid w:val="0070116E"/>
    <w:rsid w:val="007011E4"/>
    <w:rsid w:val="00701765"/>
    <w:rsid w:val="007036BA"/>
    <w:rsid w:val="007037FB"/>
    <w:rsid w:val="00703930"/>
    <w:rsid w:val="007039A2"/>
    <w:rsid w:val="00703BC7"/>
    <w:rsid w:val="00703ECC"/>
    <w:rsid w:val="0070400F"/>
    <w:rsid w:val="00704147"/>
    <w:rsid w:val="007054BE"/>
    <w:rsid w:val="00705CEA"/>
    <w:rsid w:val="00705FAB"/>
    <w:rsid w:val="007067A6"/>
    <w:rsid w:val="00706881"/>
    <w:rsid w:val="00707484"/>
    <w:rsid w:val="007075B7"/>
    <w:rsid w:val="00707C2F"/>
    <w:rsid w:val="00707E39"/>
    <w:rsid w:val="00707E45"/>
    <w:rsid w:val="007100A6"/>
    <w:rsid w:val="00710601"/>
    <w:rsid w:val="00710987"/>
    <w:rsid w:val="00710A7A"/>
    <w:rsid w:val="0071135F"/>
    <w:rsid w:val="00711E5E"/>
    <w:rsid w:val="007120EB"/>
    <w:rsid w:val="007132F4"/>
    <w:rsid w:val="00714084"/>
    <w:rsid w:val="00714DDE"/>
    <w:rsid w:val="00715A43"/>
    <w:rsid w:val="00716639"/>
    <w:rsid w:val="00716E39"/>
    <w:rsid w:val="00717ADE"/>
    <w:rsid w:val="00717E36"/>
    <w:rsid w:val="00720497"/>
    <w:rsid w:val="00720FDA"/>
    <w:rsid w:val="00721249"/>
    <w:rsid w:val="00721309"/>
    <w:rsid w:val="00721740"/>
    <w:rsid w:val="007217A5"/>
    <w:rsid w:val="00721CE8"/>
    <w:rsid w:val="00721EBF"/>
    <w:rsid w:val="00722929"/>
    <w:rsid w:val="00723237"/>
    <w:rsid w:val="00723626"/>
    <w:rsid w:val="0072385B"/>
    <w:rsid w:val="00723B11"/>
    <w:rsid w:val="00723D14"/>
    <w:rsid w:val="00723E3A"/>
    <w:rsid w:val="007243AD"/>
    <w:rsid w:val="007244C8"/>
    <w:rsid w:val="00724C8B"/>
    <w:rsid w:val="00724F7E"/>
    <w:rsid w:val="007252BE"/>
    <w:rsid w:val="00725912"/>
    <w:rsid w:val="0072610C"/>
    <w:rsid w:val="0072635D"/>
    <w:rsid w:val="0072779C"/>
    <w:rsid w:val="00727A39"/>
    <w:rsid w:val="00727B61"/>
    <w:rsid w:val="007300F4"/>
    <w:rsid w:val="007303BA"/>
    <w:rsid w:val="00730800"/>
    <w:rsid w:val="00730B2B"/>
    <w:rsid w:val="00730F45"/>
    <w:rsid w:val="00731095"/>
    <w:rsid w:val="007316CB"/>
    <w:rsid w:val="00731DD9"/>
    <w:rsid w:val="00732705"/>
    <w:rsid w:val="00733A8F"/>
    <w:rsid w:val="00733B32"/>
    <w:rsid w:val="00733DC0"/>
    <w:rsid w:val="00734429"/>
    <w:rsid w:val="007349A8"/>
    <w:rsid w:val="00734F1C"/>
    <w:rsid w:val="00735089"/>
    <w:rsid w:val="007350F5"/>
    <w:rsid w:val="0073552D"/>
    <w:rsid w:val="007359F8"/>
    <w:rsid w:val="00736117"/>
    <w:rsid w:val="00736120"/>
    <w:rsid w:val="00736C65"/>
    <w:rsid w:val="00737439"/>
    <w:rsid w:val="0073748A"/>
    <w:rsid w:val="007375C5"/>
    <w:rsid w:val="00737A82"/>
    <w:rsid w:val="00737E20"/>
    <w:rsid w:val="00741B22"/>
    <w:rsid w:val="00741C4D"/>
    <w:rsid w:val="00741F7D"/>
    <w:rsid w:val="00742190"/>
    <w:rsid w:val="00742287"/>
    <w:rsid w:val="00742382"/>
    <w:rsid w:val="007425B4"/>
    <w:rsid w:val="00742A99"/>
    <w:rsid w:val="00742D7F"/>
    <w:rsid w:val="00742E00"/>
    <w:rsid w:val="00742E71"/>
    <w:rsid w:val="0074311E"/>
    <w:rsid w:val="00743426"/>
    <w:rsid w:val="00743F94"/>
    <w:rsid w:val="007442F2"/>
    <w:rsid w:val="00744A61"/>
    <w:rsid w:val="00744D85"/>
    <w:rsid w:val="00744F90"/>
    <w:rsid w:val="00745412"/>
    <w:rsid w:val="007454C3"/>
    <w:rsid w:val="007454E2"/>
    <w:rsid w:val="007455FD"/>
    <w:rsid w:val="00745CEB"/>
    <w:rsid w:val="00746C39"/>
    <w:rsid w:val="00746F9D"/>
    <w:rsid w:val="00747358"/>
    <w:rsid w:val="007474C2"/>
    <w:rsid w:val="00750085"/>
    <w:rsid w:val="0075016A"/>
    <w:rsid w:val="0075029D"/>
    <w:rsid w:val="0075080A"/>
    <w:rsid w:val="00750E54"/>
    <w:rsid w:val="00751226"/>
    <w:rsid w:val="00751BBA"/>
    <w:rsid w:val="0075210D"/>
    <w:rsid w:val="007521A8"/>
    <w:rsid w:val="00752659"/>
    <w:rsid w:val="0075281D"/>
    <w:rsid w:val="00752BB9"/>
    <w:rsid w:val="00752C6C"/>
    <w:rsid w:val="00753364"/>
    <w:rsid w:val="007545FC"/>
    <w:rsid w:val="00754DC1"/>
    <w:rsid w:val="00755282"/>
    <w:rsid w:val="007555E8"/>
    <w:rsid w:val="007562F5"/>
    <w:rsid w:val="00756350"/>
    <w:rsid w:val="0075647C"/>
    <w:rsid w:val="00756974"/>
    <w:rsid w:val="00757438"/>
    <w:rsid w:val="007575B7"/>
    <w:rsid w:val="007600C3"/>
    <w:rsid w:val="00760485"/>
    <w:rsid w:val="007605A1"/>
    <w:rsid w:val="00760C33"/>
    <w:rsid w:val="00760D40"/>
    <w:rsid w:val="007612A6"/>
    <w:rsid w:val="0076170F"/>
    <w:rsid w:val="00761961"/>
    <w:rsid w:val="00761C22"/>
    <w:rsid w:val="00762065"/>
    <w:rsid w:val="007628E9"/>
    <w:rsid w:val="00762D68"/>
    <w:rsid w:val="00762EAF"/>
    <w:rsid w:val="00762F7F"/>
    <w:rsid w:val="00762FB7"/>
    <w:rsid w:val="00762FF8"/>
    <w:rsid w:val="0076347C"/>
    <w:rsid w:val="0076372D"/>
    <w:rsid w:val="00763EA1"/>
    <w:rsid w:val="00765706"/>
    <w:rsid w:val="00765BBB"/>
    <w:rsid w:val="00766C01"/>
    <w:rsid w:val="00766EDE"/>
    <w:rsid w:val="007670CA"/>
    <w:rsid w:val="007678FA"/>
    <w:rsid w:val="00767AF4"/>
    <w:rsid w:val="00767D0D"/>
    <w:rsid w:val="00767DD8"/>
    <w:rsid w:val="00767E12"/>
    <w:rsid w:val="00767F97"/>
    <w:rsid w:val="0077009A"/>
    <w:rsid w:val="00770130"/>
    <w:rsid w:val="0077050F"/>
    <w:rsid w:val="00770CEB"/>
    <w:rsid w:val="00771372"/>
    <w:rsid w:val="00771866"/>
    <w:rsid w:val="00771A39"/>
    <w:rsid w:val="00771BF4"/>
    <w:rsid w:val="00772074"/>
    <w:rsid w:val="00772C6A"/>
    <w:rsid w:val="007730A4"/>
    <w:rsid w:val="00773262"/>
    <w:rsid w:val="0077455C"/>
    <w:rsid w:val="00774E4C"/>
    <w:rsid w:val="00774F47"/>
    <w:rsid w:val="0077519A"/>
    <w:rsid w:val="007759F8"/>
    <w:rsid w:val="00775BC0"/>
    <w:rsid w:val="0077652F"/>
    <w:rsid w:val="007767F6"/>
    <w:rsid w:val="00776A5B"/>
    <w:rsid w:val="007772E2"/>
    <w:rsid w:val="00777524"/>
    <w:rsid w:val="00777667"/>
    <w:rsid w:val="00777B1F"/>
    <w:rsid w:val="00780420"/>
    <w:rsid w:val="0078181F"/>
    <w:rsid w:val="00781B6B"/>
    <w:rsid w:val="00781F2D"/>
    <w:rsid w:val="00781FF6"/>
    <w:rsid w:val="0078209A"/>
    <w:rsid w:val="007823CB"/>
    <w:rsid w:val="007829CC"/>
    <w:rsid w:val="007835D0"/>
    <w:rsid w:val="0078482C"/>
    <w:rsid w:val="007848A5"/>
    <w:rsid w:val="00784D81"/>
    <w:rsid w:val="007854A5"/>
    <w:rsid w:val="00785A2C"/>
    <w:rsid w:val="00785BA4"/>
    <w:rsid w:val="007861F9"/>
    <w:rsid w:val="00786D03"/>
    <w:rsid w:val="00787D47"/>
    <w:rsid w:val="0079040D"/>
    <w:rsid w:val="007907C6"/>
    <w:rsid w:val="00790C9A"/>
    <w:rsid w:val="00791857"/>
    <w:rsid w:val="00791C36"/>
    <w:rsid w:val="007920A7"/>
    <w:rsid w:val="007922B2"/>
    <w:rsid w:val="007927C6"/>
    <w:rsid w:val="007929DC"/>
    <w:rsid w:val="00792C6E"/>
    <w:rsid w:val="00793B05"/>
    <w:rsid w:val="00793FA1"/>
    <w:rsid w:val="007946A5"/>
    <w:rsid w:val="007950B4"/>
    <w:rsid w:val="00796301"/>
    <w:rsid w:val="00796404"/>
    <w:rsid w:val="00796959"/>
    <w:rsid w:val="0079716A"/>
    <w:rsid w:val="00797F08"/>
    <w:rsid w:val="00797FCA"/>
    <w:rsid w:val="007A040F"/>
    <w:rsid w:val="007A0577"/>
    <w:rsid w:val="007A06AA"/>
    <w:rsid w:val="007A0B9B"/>
    <w:rsid w:val="007A0CF6"/>
    <w:rsid w:val="007A0CFE"/>
    <w:rsid w:val="007A0F1B"/>
    <w:rsid w:val="007A10C4"/>
    <w:rsid w:val="007A1C3A"/>
    <w:rsid w:val="007A1CAE"/>
    <w:rsid w:val="007A229F"/>
    <w:rsid w:val="007A29F2"/>
    <w:rsid w:val="007A2B0D"/>
    <w:rsid w:val="007A2C8F"/>
    <w:rsid w:val="007A2D7D"/>
    <w:rsid w:val="007A2DB9"/>
    <w:rsid w:val="007A3793"/>
    <w:rsid w:val="007A4336"/>
    <w:rsid w:val="007A57A8"/>
    <w:rsid w:val="007A6263"/>
    <w:rsid w:val="007A6913"/>
    <w:rsid w:val="007A6999"/>
    <w:rsid w:val="007A705C"/>
    <w:rsid w:val="007A77A6"/>
    <w:rsid w:val="007A7C37"/>
    <w:rsid w:val="007B0B5C"/>
    <w:rsid w:val="007B1011"/>
    <w:rsid w:val="007B15C8"/>
    <w:rsid w:val="007B15D7"/>
    <w:rsid w:val="007B16CB"/>
    <w:rsid w:val="007B22F0"/>
    <w:rsid w:val="007B23FE"/>
    <w:rsid w:val="007B2651"/>
    <w:rsid w:val="007B270E"/>
    <w:rsid w:val="007B2FD5"/>
    <w:rsid w:val="007B2FDB"/>
    <w:rsid w:val="007B448B"/>
    <w:rsid w:val="007B581C"/>
    <w:rsid w:val="007B58F2"/>
    <w:rsid w:val="007B5939"/>
    <w:rsid w:val="007B59E6"/>
    <w:rsid w:val="007B5D94"/>
    <w:rsid w:val="007B69FA"/>
    <w:rsid w:val="007B6CF6"/>
    <w:rsid w:val="007B70A5"/>
    <w:rsid w:val="007B719B"/>
    <w:rsid w:val="007B7EE7"/>
    <w:rsid w:val="007C0904"/>
    <w:rsid w:val="007C0AE9"/>
    <w:rsid w:val="007C11C3"/>
    <w:rsid w:val="007C15F3"/>
    <w:rsid w:val="007C1BCF"/>
    <w:rsid w:val="007C1C0E"/>
    <w:rsid w:val="007C1C6B"/>
    <w:rsid w:val="007C22F2"/>
    <w:rsid w:val="007C26CC"/>
    <w:rsid w:val="007C2AEA"/>
    <w:rsid w:val="007C2EEF"/>
    <w:rsid w:val="007C332F"/>
    <w:rsid w:val="007C376C"/>
    <w:rsid w:val="007C37A8"/>
    <w:rsid w:val="007C3B59"/>
    <w:rsid w:val="007C3BA5"/>
    <w:rsid w:val="007C3CA4"/>
    <w:rsid w:val="007C3D74"/>
    <w:rsid w:val="007C4099"/>
    <w:rsid w:val="007C4421"/>
    <w:rsid w:val="007C4998"/>
    <w:rsid w:val="007C4A5D"/>
    <w:rsid w:val="007C56E8"/>
    <w:rsid w:val="007C5AA0"/>
    <w:rsid w:val="007C63D0"/>
    <w:rsid w:val="007C6554"/>
    <w:rsid w:val="007C6579"/>
    <w:rsid w:val="007C6796"/>
    <w:rsid w:val="007C68FB"/>
    <w:rsid w:val="007C69C9"/>
    <w:rsid w:val="007C6FB8"/>
    <w:rsid w:val="007C7270"/>
    <w:rsid w:val="007D0B92"/>
    <w:rsid w:val="007D0BC1"/>
    <w:rsid w:val="007D109F"/>
    <w:rsid w:val="007D10E3"/>
    <w:rsid w:val="007D115E"/>
    <w:rsid w:val="007D1A13"/>
    <w:rsid w:val="007D1F41"/>
    <w:rsid w:val="007D2742"/>
    <w:rsid w:val="007D3412"/>
    <w:rsid w:val="007D3490"/>
    <w:rsid w:val="007D3DC9"/>
    <w:rsid w:val="007D3EC8"/>
    <w:rsid w:val="007D406E"/>
    <w:rsid w:val="007D4355"/>
    <w:rsid w:val="007D44A4"/>
    <w:rsid w:val="007D4AD7"/>
    <w:rsid w:val="007D5601"/>
    <w:rsid w:val="007D5AD8"/>
    <w:rsid w:val="007D5B79"/>
    <w:rsid w:val="007D5E3B"/>
    <w:rsid w:val="007D6CC9"/>
    <w:rsid w:val="007D7302"/>
    <w:rsid w:val="007D7C2A"/>
    <w:rsid w:val="007D7DDC"/>
    <w:rsid w:val="007D7F39"/>
    <w:rsid w:val="007E0154"/>
    <w:rsid w:val="007E0178"/>
    <w:rsid w:val="007E0298"/>
    <w:rsid w:val="007E0318"/>
    <w:rsid w:val="007E0F5E"/>
    <w:rsid w:val="007E16C4"/>
    <w:rsid w:val="007E19FB"/>
    <w:rsid w:val="007E21DC"/>
    <w:rsid w:val="007E2210"/>
    <w:rsid w:val="007E2225"/>
    <w:rsid w:val="007E2339"/>
    <w:rsid w:val="007E248C"/>
    <w:rsid w:val="007E2AFB"/>
    <w:rsid w:val="007E2DF9"/>
    <w:rsid w:val="007E3894"/>
    <w:rsid w:val="007E4A26"/>
    <w:rsid w:val="007E4A53"/>
    <w:rsid w:val="007E4B8D"/>
    <w:rsid w:val="007E4F31"/>
    <w:rsid w:val="007E5764"/>
    <w:rsid w:val="007E5B68"/>
    <w:rsid w:val="007E6742"/>
    <w:rsid w:val="007E6B24"/>
    <w:rsid w:val="007E6BCB"/>
    <w:rsid w:val="007E71AE"/>
    <w:rsid w:val="007E71FA"/>
    <w:rsid w:val="007E7850"/>
    <w:rsid w:val="007E7863"/>
    <w:rsid w:val="007E7B39"/>
    <w:rsid w:val="007F15AE"/>
    <w:rsid w:val="007F180D"/>
    <w:rsid w:val="007F1C8D"/>
    <w:rsid w:val="007F22DD"/>
    <w:rsid w:val="007F24CB"/>
    <w:rsid w:val="007F3171"/>
    <w:rsid w:val="007F3816"/>
    <w:rsid w:val="007F38CB"/>
    <w:rsid w:val="007F3B2E"/>
    <w:rsid w:val="007F4319"/>
    <w:rsid w:val="007F439B"/>
    <w:rsid w:val="007F45C0"/>
    <w:rsid w:val="007F4959"/>
    <w:rsid w:val="007F4DA0"/>
    <w:rsid w:val="007F4E3F"/>
    <w:rsid w:val="007F4F66"/>
    <w:rsid w:val="007F5C9E"/>
    <w:rsid w:val="007F6726"/>
    <w:rsid w:val="007F689F"/>
    <w:rsid w:val="007F7082"/>
    <w:rsid w:val="007F71DB"/>
    <w:rsid w:val="007F74AB"/>
    <w:rsid w:val="007F7713"/>
    <w:rsid w:val="007F7746"/>
    <w:rsid w:val="007F7B65"/>
    <w:rsid w:val="0080030F"/>
    <w:rsid w:val="00800C87"/>
    <w:rsid w:val="008012A2"/>
    <w:rsid w:val="008018F0"/>
    <w:rsid w:val="00801C48"/>
    <w:rsid w:val="00801EC1"/>
    <w:rsid w:val="008021E5"/>
    <w:rsid w:val="008024A8"/>
    <w:rsid w:val="00802886"/>
    <w:rsid w:val="00803037"/>
    <w:rsid w:val="008032B9"/>
    <w:rsid w:val="0080333B"/>
    <w:rsid w:val="00803569"/>
    <w:rsid w:val="0080409A"/>
    <w:rsid w:val="008041DF"/>
    <w:rsid w:val="008041EA"/>
    <w:rsid w:val="00804962"/>
    <w:rsid w:val="00804BAF"/>
    <w:rsid w:val="00804F8E"/>
    <w:rsid w:val="00804F98"/>
    <w:rsid w:val="008053E1"/>
    <w:rsid w:val="008054E1"/>
    <w:rsid w:val="008056BD"/>
    <w:rsid w:val="008068E6"/>
    <w:rsid w:val="00806E08"/>
    <w:rsid w:val="00807958"/>
    <w:rsid w:val="00807F94"/>
    <w:rsid w:val="0081018A"/>
    <w:rsid w:val="008101FD"/>
    <w:rsid w:val="00810387"/>
    <w:rsid w:val="0081042D"/>
    <w:rsid w:val="00810857"/>
    <w:rsid w:val="00810B25"/>
    <w:rsid w:val="00810B93"/>
    <w:rsid w:val="0081105B"/>
    <w:rsid w:val="008117DB"/>
    <w:rsid w:val="008117E3"/>
    <w:rsid w:val="0081184D"/>
    <w:rsid w:val="008120E0"/>
    <w:rsid w:val="0081237F"/>
    <w:rsid w:val="00813003"/>
    <w:rsid w:val="00813A5F"/>
    <w:rsid w:val="008140A7"/>
    <w:rsid w:val="0081415B"/>
    <w:rsid w:val="00814310"/>
    <w:rsid w:val="00814343"/>
    <w:rsid w:val="00814AC7"/>
    <w:rsid w:val="008150EA"/>
    <w:rsid w:val="00815225"/>
    <w:rsid w:val="008152AA"/>
    <w:rsid w:val="00815995"/>
    <w:rsid w:val="00815ED2"/>
    <w:rsid w:val="00816229"/>
    <w:rsid w:val="008168FC"/>
    <w:rsid w:val="00817217"/>
    <w:rsid w:val="008172E7"/>
    <w:rsid w:val="008174B8"/>
    <w:rsid w:val="00817758"/>
    <w:rsid w:val="00820015"/>
    <w:rsid w:val="00820B2F"/>
    <w:rsid w:val="00820DCD"/>
    <w:rsid w:val="00821005"/>
    <w:rsid w:val="0082199F"/>
    <w:rsid w:val="00821D04"/>
    <w:rsid w:val="0082316C"/>
    <w:rsid w:val="008235E7"/>
    <w:rsid w:val="00824760"/>
    <w:rsid w:val="0082509B"/>
    <w:rsid w:val="0082531A"/>
    <w:rsid w:val="008253A9"/>
    <w:rsid w:val="00825A96"/>
    <w:rsid w:val="00826103"/>
    <w:rsid w:val="00826285"/>
    <w:rsid w:val="0082634E"/>
    <w:rsid w:val="008265D7"/>
    <w:rsid w:val="00826662"/>
    <w:rsid w:val="00826EEE"/>
    <w:rsid w:val="0082717B"/>
    <w:rsid w:val="00827B92"/>
    <w:rsid w:val="00831341"/>
    <w:rsid w:val="00831618"/>
    <w:rsid w:val="00831D9B"/>
    <w:rsid w:val="00831DE0"/>
    <w:rsid w:val="008326FA"/>
    <w:rsid w:val="00832893"/>
    <w:rsid w:val="00832AFB"/>
    <w:rsid w:val="00832B86"/>
    <w:rsid w:val="00832C09"/>
    <w:rsid w:val="00832DFB"/>
    <w:rsid w:val="00832EA2"/>
    <w:rsid w:val="00833B00"/>
    <w:rsid w:val="00833F44"/>
    <w:rsid w:val="008352B8"/>
    <w:rsid w:val="008354AD"/>
    <w:rsid w:val="00835B6D"/>
    <w:rsid w:val="00835FFF"/>
    <w:rsid w:val="00837744"/>
    <w:rsid w:val="00837CD4"/>
    <w:rsid w:val="0084006D"/>
    <w:rsid w:val="0084010A"/>
    <w:rsid w:val="00840327"/>
    <w:rsid w:val="0084075C"/>
    <w:rsid w:val="00841B41"/>
    <w:rsid w:val="008420C9"/>
    <w:rsid w:val="008420CB"/>
    <w:rsid w:val="008429C1"/>
    <w:rsid w:val="00843E92"/>
    <w:rsid w:val="008454F5"/>
    <w:rsid w:val="00845A8A"/>
    <w:rsid w:val="00846247"/>
    <w:rsid w:val="00846330"/>
    <w:rsid w:val="00846A35"/>
    <w:rsid w:val="00846D56"/>
    <w:rsid w:val="00847175"/>
    <w:rsid w:val="00847210"/>
    <w:rsid w:val="008500D1"/>
    <w:rsid w:val="0085011D"/>
    <w:rsid w:val="00850315"/>
    <w:rsid w:val="008507A6"/>
    <w:rsid w:val="00850B57"/>
    <w:rsid w:val="00851024"/>
    <w:rsid w:val="008511B2"/>
    <w:rsid w:val="008513D4"/>
    <w:rsid w:val="0085176D"/>
    <w:rsid w:val="008519BC"/>
    <w:rsid w:val="00851B39"/>
    <w:rsid w:val="0085210A"/>
    <w:rsid w:val="008521CD"/>
    <w:rsid w:val="008526BA"/>
    <w:rsid w:val="00852C5A"/>
    <w:rsid w:val="00852D4A"/>
    <w:rsid w:val="008532C7"/>
    <w:rsid w:val="008538FE"/>
    <w:rsid w:val="00853A02"/>
    <w:rsid w:val="00853D9A"/>
    <w:rsid w:val="00853F7C"/>
    <w:rsid w:val="008541C4"/>
    <w:rsid w:val="00854B76"/>
    <w:rsid w:val="00854D16"/>
    <w:rsid w:val="00854DAC"/>
    <w:rsid w:val="008561B8"/>
    <w:rsid w:val="008568AD"/>
    <w:rsid w:val="008572A4"/>
    <w:rsid w:val="00857496"/>
    <w:rsid w:val="00857742"/>
    <w:rsid w:val="00857E5E"/>
    <w:rsid w:val="00860278"/>
    <w:rsid w:val="00860765"/>
    <w:rsid w:val="00860A61"/>
    <w:rsid w:val="00860B7E"/>
    <w:rsid w:val="00860CEC"/>
    <w:rsid w:val="00860E39"/>
    <w:rsid w:val="00861C50"/>
    <w:rsid w:val="008628E8"/>
    <w:rsid w:val="00862999"/>
    <w:rsid w:val="00862D29"/>
    <w:rsid w:val="00863C2C"/>
    <w:rsid w:val="00863DB4"/>
    <w:rsid w:val="00863DC1"/>
    <w:rsid w:val="0086449B"/>
    <w:rsid w:val="00864A6D"/>
    <w:rsid w:val="00864CAA"/>
    <w:rsid w:val="00865FDC"/>
    <w:rsid w:val="0086689A"/>
    <w:rsid w:val="008668ED"/>
    <w:rsid w:val="00867005"/>
    <w:rsid w:val="008670C0"/>
    <w:rsid w:val="008671FF"/>
    <w:rsid w:val="008676CD"/>
    <w:rsid w:val="00867DB6"/>
    <w:rsid w:val="00867E25"/>
    <w:rsid w:val="00870505"/>
    <w:rsid w:val="008708FF"/>
    <w:rsid w:val="00870ABF"/>
    <w:rsid w:val="00871091"/>
    <w:rsid w:val="00871562"/>
    <w:rsid w:val="008720A7"/>
    <w:rsid w:val="008735B9"/>
    <w:rsid w:val="00873843"/>
    <w:rsid w:val="00873924"/>
    <w:rsid w:val="00874D60"/>
    <w:rsid w:val="00874E6D"/>
    <w:rsid w:val="00875F7D"/>
    <w:rsid w:val="008760E5"/>
    <w:rsid w:val="00876EF5"/>
    <w:rsid w:val="00877194"/>
    <w:rsid w:val="0087720C"/>
    <w:rsid w:val="008772F1"/>
    <w:rsid w:val="00877306"/>
    <w:rsid w:val="0087748C"/>
    <w:rsid w:val="0087773F"/>
    <w:rsid w:val="008778F4"/>
    <w:rsid w:val="00877E3B"/>
    <w:rsid w:val="00880317"/>
    <w:rsid w:val="0088121F"/>
    <w:rsid w:val="008813DA"/>
    <w:rsid w:val="00881992"/>
    <w:rsid w:val="008829DE"/>
    <w:rsid w:val="0088303F"/>
    <w:rsid w:val="008833C6"/>
    <w:rsid w:val="00883530"/>
    <w:rsid w:val="00883B22"/>
    <w:rsid w:val="00884BBD"/>
    <w:rsid w:val="00884F58"/>
    <w:rsid w:val="0088504B"/>
    <w:rsid w:val="0088551D"/>
    <w:rsid w:val="008856A3"/>
    <w:rsid w:val="0088577B"/>
    <w:rsid w:val="00885B27"/>
    <w:rsid w:val="00885C70"/>
    <w:rsid w:val="00885C86"/>
    <w:rsid w:val="00885CA6"/>
    <w:rsid w:val="00885EBD"/>
    <w:rsid w:val="00886559"/>
    <w:rsid w:val="00886863"/>
    <w:rsid w:val="00886B10"/>
    <w:rsid w:val="00886ED7"/>
    <w:rsid w:val="00886EFF"/>
    <w:rsid w:val="00887222"/>
    <w:rsid w:val="008878F5"/>
    <w:rsid w:val="0088798B"/>
    <w:rsid w:val="00887C69"/>
    <w:rsid w:val="00890559"/>
    <w:rsid w:val="008905B7"/>
    <w:rsid w:val="0089061B"/>
    <w:rsid w:val="00890A5A"/>
    <w:rsid w:val="008916A4"/>
    <w:rsid w:val="00891749"/>
    <w:rsid w:val="008921F9"/>
    <w:rsid w:val="00892C00"/>
    <w:rsid w:val="00892D8D"/>
    <w:rsid w:val="00893CB9"/>
    <w:rsid w:val="00893D80"/>
    <w:rsid w:val="008940D3"/>
    <w:rsid w:val="008942D2"/>
    <w:rsid w:val="008949A5"/>
    <w:rsid w:val="00895EA2"/>
    <w:rsid w:val="00895FA9"/>
    <w:rsid w:val="0089671E"/>
    <w:rsid w:val="00897B7A"/>
    <w:rsid w:val="00897EE9"/>
    <w:rsid w:val="008A069F"/>
    <w:rsid w:val="008A09F3"/>
    <w:rsid w:val="008A0A77"/>
    <w:rsid w:val="008A0B44"/>
    <w:rsid w:val="008A0B7A"/>
    <w:rsid w:val="008A0F35"/>
    <w:rsid w:val="008A1003"/>
    <w:rsid w:val="008A1D6D"/>
    <w:rsid w:val="008A1EE9"/>
    <w:rsid w:val="008A2065"/>
    <w:rsid w:val="008A238B"/>
    <w:rsid w:val="008A2B0D"/>
    <w:rsid w:val="008A30D8"/>
    <w:rsid w:val="008A321C"/>
    <w:rsid w:val="008A350F"/>
    <w:rsid w:val="008A363E"/>
    <w:rsid w:val="008A384E"/>
    <w:rsid w:val="008A45DA"/>
    <w:rsid w:val="008A4956"/>
    <w:rsid w:val="008A4FFE"/>
    <w:rsid w:val="008A50ED"/>
    <w:rsid w:val="008A5C06"/>
    <w:rsid w:val="008A6369"/>
    <w:rsid w:val="008A6AC9"/>
    <w:rsid w:val="008A6DAB"/>
    <w:rsid w:val="008A6E3F"/>
    <w:rsid w:val="008A6EA0"/>
    <w:rsid w:val="008A732B"/>
    <w:rsid w:val="008A7EF2"/>
    <w:rsid w:val="008A7F55"/>
    <w:rsid w:val="008A7FBD"/>
    <w:rsid w:val="008B0287"/>
    <w:rsid w:val="008B0775"/>
    <w:rsid w:val="008B0D2C"/>
    <w:rsid w:val="008B0E07"/>
    <w:rsid w:val="008B0EDB"/>
    <w:rsid w:val="008B1252"/>
    <w:rsid w:val="008B136C"/>
    <w:rsid w:val="008B1DD3"/>
    <w:rsid w:val="008B20AC"/>
    <w:rsid w:val="008B22CC"/>
    <w:rsid w:val="008B23CB"/>
    <w:rsid w:val="008B26E7"/>
    <w:rsid w:val="008B2923"/>
    <w:rsid w:val="008B2BCB"/>
    <w:rsid w:val="008B2EB1"/>
    <w:rsid w:val="008B3275"/>
    <w:rsid w:val="008B3ABC"/>
    <w:rsid w:val="008B3DF6"/>
    <w:rsid w:val="008B42EC"/>
    <w:rsid w:val="008B43D1"/>
    <w:rsid w:val="008B53E7"/>
    <w:rsid w:val="008B552B"/>
    <w:rsid w:val="008B5FCC"/>
    <w:rsid w:val="008B6D74"/>
    <w:rsid w:val="008B76F0"/>
    <w:rsid w:val="008B7902"/>
    <w:rsid w:val="008B79A9"/>
    <w:rsid w:val="008B7CBC"/>
    <w:rsid w:val="008C002F"/>
    <w:rsid w:val="008C023B"/>
    <w:rsid w:val="008C0333"/>
    <w:rsid w:val="008C03BD"/>
    <w:rsid w:val="008C04E6"/>
    <w:rsid w:val="008C06A1"/>
    <w:rsid w:val="008C138C"/>
    <w:rsid w:val="008C190C"/>
    <w:rsid w:val="008C1AE9"/>
    <w:rsid w:val="008C1E80"/>
    <w:rsid w:val="008C1F34"/>
    <w:rsid w:val="008C2B61"/>
    <w:rsid w:val="008C2C76"/>
    <w:rsid w:val="008C3306"/>
    <w:rsid w:val="008C3440"/>
    <w:rsid w:val="008C3BA4"/>
    <w:rsid w:val="008C3FEA"/>
    <w:rsid w:val="008C4581"/>
    <w:rsid w:val="008C4808"/>
    <w:rsid w:val="008C4B9D"/>
    <w:rsid w:val="008C4F42"/>
    <w:rsid w:val="008C52FE"/>
    <w:rsid w:val="008C5B7E"/>
    <w:rsid w:val="008C5DAF"/>
    <w:rsid w:val="008C5F04"/>
    <w:rsid w:val="008C5FD9"/>
    <w:rsid w:val="008C6A6C"/>
    <w:rsid w:val="008C7556"/>
    <w:rsid w:val="008C7BB9"/>
    <w:rsid w:val="008D01DA"/>
    <w:rsid w:val="008D038A"/>
    <w:rsid w:val="008D044B"/>
    <w:rsid w:val="008D0558"/>
    <w:rsid w:val="008D0B13"/>
    <w:rsid w:val="008D0F5D"/>
    <w:rsid w:val="008D0FEC"/>
    <w:rsid w:val="008D15FC"/>
    <w:rsid w:val="008D16EC"/>
    <w:rsid w:val="008D1B88"/>
    <w:rsid w:val="008D1ED3"/>
    <w:rsid w:val="008D29F3"/>
    <w:rsid w:val="008D2C96"/>
    <w:rsid w:val="008D2CB7"/>
    <w:rsid w:val="008D3985"/>
    <w:rsid w:val="008D3E80"/>
    <w:rsid w:val="008D4364"/>
    <w:rsid w:val="008D4399"/>
    <w:rsid w:val="008D4AC7"/>
    <w:rsid w:val="008D4BD2"/>
    <w:rsid w:val="008D4E03"/>
    <w:rsid w:val="008D4E5F"/>
    <w:rsid w:val="008D54CD"/>
    <w:rsid w:val="008D58AD"/>
    <w:rsid w:val="008D66EA"/>
    <w:rsid w:val="008D6753"/>
    <w:rsid w:val="008D6ABB"/>
    <w:rsid w:val="008D7733"/>
    <w:rsid w:val="008D7870"/>
    <w:rsid w:val="008E02C8"/>
    <w:rsid w:val="008E0B52"/>
    <w:rsid w:val="008E10A1"/>
    <w:rsid w:val="008E15B1"/>
    <w:rsid w:val="008E1B72"/>
    <w:rsid w:val="008E1B7B"/>
    <w:rsid w:val="008E1E38"/>
    <w:rsid w:val="008E1FDB"/>
    <w:rsid w:val="008E27B3"/>
    <w:rsid w:val="008E27C6"/>
    <w:rsid w:val="008E2AFE"/>
    <w:rsid w:val="008E2E5D"/>
    <w:rsid w:val="008E349B"/>
    <w:rsid w:val="008E368F"/>
    <w:rsid w:val="008E41C5"/>
    <w:rsid w:val="008E44E3"/>
    <w:rsid w:val="008E4C2D"/>
    <w:rsid w:val="008E4F97"/>
    <w:rsid w:val="008E52B2"/>
    <w:rsid w:val="008E683A"/>
    <w:rsid w:val="008E6974"/>
    <w:rsid w:val="008E6C7B"/>
    <w:rsid w:val="008E6F21"/>
    <w:rsid w:val="008E6F22"/>
    <w:rsid w:val="008E706C"/>
    <w:rsid w:val="008E75A5"/>
    <w:rsid w:val="008E75D0"/>
    <w:rsid w:val="008E7795"/>
    <w:rsid w:val="008F062C"/>
    <w:rsid w:val="008F0983"/>
    <w:rsid w:val="008F0F60"/>
    <w:rsid w:val="008F1BF0"/>
    <w:rsid w:val="008F25AA"/>
    <w:rsid w:val="008F2A56"/>
    <w:rsid w:val="008F2B65"/>
    <w:rsid w:val="008F2BDE"/>
    <w:rsid w:val="008F2CCD"/>
    <w:rsid w:val="008F33F7"/>
    <w:rsid w:val="008F34F3"/>
    <w:rsid w:val="008F38B4"/>
    <w:rsid w:val="008F4012"/>
    <w:rsid w:val="008F41E3"/>
    <w:rsid w:val="008F4346"/>
    <w:rsid w:val="008F4BA5"/>
    <w:rsid w:val="008F5662"/>
    <w:rsid w:val="008F5741"/>
    <w:rsid w:val="008F59BB"/>
    <w:rsid w:val="008F5D56"/>
    <w:rsid w:val="008F6912"/>
    <w:rsid w:val="008F7156"/>
    <w:rsid w:val="008F76BA"/>
    <w:rsid w:val="008F770D"/>
    <w:rsid w:val="008F773A"/>
    <w:rsid w:val="008F7882"/>
    <w:rsid w:val="008F7BC7"/>
    <w:rsid w:val="008F7DFD"/>
    <w:rsid w:val="008F7F27"/>
    <w:rsid w:val="009000E3"/>
    <w:rsid w:val="00900794"/>
    <w:rsid w:val="009013DD"/>
    <w:rsid w:val="0090147E"/>
    <w:rsid w:val="00901B92"/>
    <w:rsid w:val="0090246D"/>
    <w:rsid w:val="00903017"/>
    <w:rsid w:val="00903392"/>
    <w:rsid w:val="009033E5"/>
    <w:rsid w:val="00903AB6"/>
    <w:rsid w:val="00903E41"/>
    <w:rsid w:val="00904480"/>
    <w:rsid w:val="009047A6"/>
    <w:rsid w:val="00904A1B"/>
    <w:rsid w:val="00904CCA"/>
    <w:rsid w:val="00904E27"/>
    <w:rsid w:val="00904F75"/>
    <w:rsid w:val="00905162"/>
    <w:rsid w:val="00905479"/>
    <w:rsid w:val="00906064"/>
    <w:rsid w:val="009062A6"/>
    <w:rsid w:val="009063BF"/>
    <w:rsid w:val="00906464"/>
    <w:rsid w:val="009065C1"/>
    <w:rsid w:val="009066CC"/>
    <w:rsid w:val="009067C7"/>
    <w:rsid w:val="009069C2"/>
    <w:rsid w:val="00906AAC"/>
    <w:rsid w:val="00906B2F"/>
    <w:rsid w:val="00906E78"/>
    <w:rsid w:val="00907D18"/>
    <w:rsid w:val="00910001"/>
    <w:rsid w:val="00911284"/>
    <w:rsid w:val="00911BE5"/>
    <w:rsid w:val="00911E3C"/>
    <w:rsid w:val="00912685"/>
    <w:rsid w:val="009129EE"/>
    <w:rsid w:val="00912D7B"/>
    <w:rsid w:val="00913515"/>
    <w:rsid w:val="00914051"/>
    <w:rsid w:val="0091495E"/>
    <w:rsid w:val="00914973"/>
    <w:rsid w:val="009157C2"/>
    <w:rsid w:val="0091592E"/>
    <w:rsid w:val="00915CC8"/>
    <w:rsid w:val="00915DD2"/>
    <w:rsid w:val="00916226"/>
    <w:rsid w:val="00916716"/>
    <w:rsid w:val="00916A8B"/>
    <w:rsid w:val="00916E99"/>
    <w:rsid w:val="00916EEB"/>
    <w:rsid w:val="009172D9"/>
    <w:rsid w:val="00917314"/>
    <w:rsid w:val="00917AF9"/>
    <w:rsid w:val="00917F0E"/>
    <w:rsid w:val="0092023D"/>
    <w:rsid w:val="00920293"/>
    <w:rsid w:val="009209D4"/>
    <w:rsid w:val="00920A1A"/>
    <w:rsid w:val="00921388"/>
    <w:rsid w:val="00921602"/>
    <w:rsid w:val="009219B2"/>
    <w:rsid w:val="00921AFF"/>
    <w:rsid w:val="00921D8E"/>
    <w:rsid w:val="00922235"/>
    <w:rsid w:val="009223FC"/>
    <w:rsid w:val="0092285B"/>
    <w:rsid w:val="00922CA5"/>
    <w:rsid w:val="0092343A"/>
    <w:rsid w:val="00923794"/>
    <w:rsid w:val="00923A14"/>
    <w:rsid w:val="00923A1E"/>
    <w:rsid w:val="00923A24"/>
    <w:rsid w:val="00923AD5"/>
    <w:rsid w:val="00923FB6"/>
    <w:rsid w:val="0092479C"/>
    <w:rsid w:val="00924B69"/>
    <w:rsid w:val="00925B4A"/>
    <w:rsid w:val="009264A3"/>
    <w:rsid w:val="0092678A"/>
    <w:rsid w:val="009267C5"/>
    <w:rsid w:val="00926938"/>
    <w:rsid w:val="00926B48"/>
    <w:rsid w:val="00927199"/>
    <w:rsid w:val="00927394"/>
    <w:rsid w:val="009273F6"/>
    <w:rsid w:val="009275BC"/>
    <w:rsid w:val="00927BF4"/>
    <w:rsid w:val="0093001C"/>
    <w:rsid w:val="009328DB"/>
    <w:rsid w:val="00933266"/>
    <w:rsid w:val="009334A2"/>
    <w:rsid w:val="00933872"/>
    <w:rsid w:val="009338BB"/>
    <w:rsid w:val="00933993"/>
    <w:rsid w:val="009348D7"/>
    <w:rsid w:val="009349C8"/>
    <w:rsid w:val="00935544"/>
    <w:rsid w:val="00935AD2"/>
    <w:rsid w:val="00935D27"/>
    <w:rsid w:val="00936733"/>
    <w:rsid w:val="009367BD"/>
    <w:rsid w:val="0093752F"/>
    <w:rsid w:val="00937742"/>
    <w:rsid w:val="00937A4E"/>
    <w:rsid w:val="00940249"/>
    <w:rsid w:val="00941946"/>
    <w:rsid w:val="00941A28"/>
    <w:rsid w:val="00942144"/>
    <w:rsid w:val="009421CC"/>
    <w:rsid w:val="00942202"/>
    <w:rsid w:val="009425D7"/>
    <w:rsid w:val="00942986"/>
    <w:rsid w:val="00942BBE"/>
    <w:rsid w:val="00943BE4"/>
    <w:rsid w:val="00943EDF"/>
    <w:rsid w:val="00944152"/>
    <w:rsid w:val="00944354"/>
    <w:rsid w:val="00944776"/>
    <w:rsid w:val="00944BBC"/>
    <w:rsid w:val="00944D14"/>
    <w:rsid w:val="00944F1A"/>
    <w:rsid w:val="00944F33"/>
    <w:rsid w:val="009462E7"/>
    <w:rsid w:val="0094680A"/>
    <w:rsid w:val="00947257"/>
    <w:rsid w:val="009475B7"/>
    <w:rsid w:val="009504F2"/>
    <w:rsid w:val="0095063B"/>
    <w:rsid w:val="00950939"/>
    <w:rsid w:val="00950B38"/>
    <w:rsid w:val="00951707"/>
    <w:rsid w:val="00951711"/>
    <w:rsid w:val="00951AF1"/>
    <w:rsid w:val="00951B89"/>
    <w:rsid w:val="009526B4"/>
    <w:rsid w:val="0095283C"/>
    <w:rsid w:val="009528D7"/>
    <w:rsid w:val="009532CF"/>
    <w:rsid w:val="009532F1"/>
    <w:rsid w:val="00953301"/>
    <w:rsid w:val="009536BE"/>
    <w:rsid w:val="009537BE"/>
    <w:rsid w:val="009544E3"/>
    <w:rsid w:val="00954861"/>
    <w:rsid w:val="00954950"/>
    <w:rsid w:val="00955B1C"/>
    <w:rsid w:val="00955CC9"/>
    <w:rsid w:val="00955CE1"/>
    <w:rsid w:val="00956034"/>
    <w:rsid w:val="00956198"/>
    <w:rsid w:val="00956629"/>
    <w:rsid w:val="009567B8"/>
    <w:rsid w:val="00956C83"/>
    <w:rsid w:val="00957AE2"/>
    <w:rsid w:val="00957FB3"/>
    <w:rsid w:val="00960F5B"/>
    <w:rsid w:val="009611DC"/>
    <w:rsid w:val="0096134C"/>
    <w:rsid w:val="00961BF6"/>
    <w:rsid w:val="00961CDE"/>
    <w:rsid w:val="00962D20"/>
    <w:rsid w:val="0096300F"/>
    <w:rsid w:val="00963200"/>
    <w:rsid w:val="00963595"/>
    <w:rsid w:val="009636E6"/>
    <w:rsid w:val="009637F9"/>
    <w:rsid w:val="00963D8A"/>
    <w:rsid w:val="00964127"/>
    <w:rsid w:val="00964884"/>
    <w:rsid w:val="00964C94"/>
    <w:rsid w:val="009650A3"/>
    <w:rsid w:val="00965438"/>
    <w:rsid w:val="00965DA6"/>
    <w:rsid w:val="00965ED5"/>
    <w:rsid w:val="00967033"/>
    <w:rsid w:val="00967518"/>
    <w:rsid w:val="00967890"/>
    <w:rsid w:val="0097011D"/>
    <w:rsid w:val="00970136"/>
    <w:rsid w:val="009708A4"/>
    <w:rsid w:val="00970C54"/>
    <w:rsid w:val="00970CBD"/>
    <w:rsid w:val="00971011"/>
    <w:rsid w:val="009713C4"/>
    <w:rsid w:val="00971866"/>
    <w:rsid w:val="00971A22"/>
    <w:rsid w:val="00971ACC"/>
    <w:rsid w:val="00972243"/>
    <w:rsid w:val="009722DB"/>
    <w:rsid w:val="009726D3"/>
    <w:rsid w:val="0097289C"/>
    <w:rsid w:val="00972A8C"/>
    <w:rsid w:val="00972E26"/>
    <w:rsid w:val="00972E3F"/>
    <w:rsid w:val="00972EE4"/>
    <w:rsid w:val="0097315C"/>
    <w:rsid w:val="00973810"/>
    <w:rsid w:val="00973B32"/>
    <w:rsid w:val="00973D92"/>
    <w:rsid w:val="00973FE7"/>
    <w:rsid w:val="0097426F"/>
    <w:rsid w:val="00974653"/>
    <w:rsid w:val="00975845"/>
    <w:rsid w:val="00975867"/>
    <w:rsid w:val="009761E2"/>
    <w:rsid w:val="00976812"/>
    <w:rsid w:val="009770B4"/>
    <w:rsid w:val="00977586"/>
    <w:rsid w:val="009775AC"/>
    <w:rsid w:val="00977A0C"/>
    <w:rsid w:val="00977A25"/>
    <w:rsid w:val="00977DF2"/>
    <w:rsid w:val="009805A2"/>
    <w:rsid w:val="00980698"/>
    <w:rsid w:val="009808ED"/>
    <w:rsid w:val="00980A16"/>
    <w:rsid w:val="00981AFA"/>
    <w:rsid w:val="00981EB3"/>
    <w:rsid w:val="009820BE"/>
    <w:rsid w:val="009822C0"/>
    <w:rsid w:val="00982B52"/>
    <w:rsid w:val="00982F39"/>
    <w:rsid w:val="009832EA"/>
    <w:rsid w:val="00983334"/>
    <w:rsid w:val="00983ADC"/>
    <w:rsid w:val="00983D21"/>
    <w:rsid w:val="009841BD"/>
    <w:rsid w:val="00984306"/>
    <w:rsid w:val="009846DF"/>
    <w:rsid w:val="00984D83"/>
    <w:rsid w:val="009854BD"/>
    <w:rsid w:val="0098585C"/>
    <w:rsid w:val="00985A3E"/>
    <w:rsid w:val="009876BE"/>
    <w:rsid w:val="00987C9C"/>
    <w:rsid w:val="00990A34"/>
    <w:rsid w:val="00991229"/>
    <w:rsid w:val="009914EC"/>
    <w:rsid w:val="00991BCC"/>
    <w:rsid w:val="00991D7C"/>
    <w:rsid w:val="0099225A"/>
    <w:rsid w:val="00992533"/>
    <w:rsid w:val="00992657"/>
    <w:rsid w:val="00992CF7"/>
    <w:rsid w:val="00993550"/>
    <w:rsid w:val="009938A6"/>
    <w:rsid w:val="00994054"/>
    <w:rsid w:val="009942ED"/>
    <w:rsid w:val="00994309"/>
    <w:rsid w:val="00995040"/>
    <w:rsid w:val="009954E2"/>
    <w:rsid w:val="00995A28"/>
    <w:rsid w:val="00997363"/>
    <w:rsid w:val="0099743D"/>
    <w:rsid w:val="00997516"/>
    <w:rsid w:val="00997A21"/>
    <w:rsid w:val="00997D14"/>
    <w:rsid w:val="009A03FA"/>
    <w:rsid w:val="009A07E9"/>
    <w:rsid w:val="009A10AA"/>
    <w:rsid w:val="009A1578"/>
    <w:rsid w:val="009A19DE"/>
    <w:rsid w:val="009A1A62"/>
    <w:rsid w:val="009A1BB3"/>
    <w:rsid w:val="009A1BFC"/>
    <w:rsid w:val="009A2030"/>
    <w:rsid w:val="009A2210"/>
    <w:rsid w:val="009A2C94"/>
    <w:rsid w:val="009A2CFC"/>
    <w:rsid w:val="009A3103"/>
    <w:rsid w:val="009A3198"/>
    <w:rsid w:val="009A3680"/>
    <w:rsid w:val="009A3846"/>
    <w:rsid w:val="009A3B83"/>
    <w:rsid w:val="009A3E8A"/>
    <w:rsid w:val="009A41EB"/>
    <w:rsid w:val="009A4D87"/>
    <w:rsid w:val="009A513A"/>
    <w:rsid w:val="009A63C9"/>
    <w:rsid w:val="009A667B"/>
    <w:rsid w:val="009A7026"/>
    <w:rsid w:val="009A73D1"/>
    <w:rsid w:val="009A7DC2"/>
    <w:rsid w:val="009A7F2E"/>
    <w:rsid w:val="009B0429"/>
    <w:rsid w:val="009B04D7"/>
    <w:rsid w:val="009B0953"/>
    <w:rsid w:val="009B09AD"/>
    <w:rsid w:val="009B1EFC"/>
    <w:rsid w:val="009B2064"/>
    <w:rsid w:val="009B29E0"/>
    <w:rsid w:val="009B2C20"/>
    <w:rsid w:val="009B3082"/>
    <w:rsid w:val="009B3E3E"/>
    <w:rsid w:val="009B425C"/>
    <w:rsid w:val="009B4447"/>
    <w:rsid w:val="009B48D1"/>
    <w:rsid w:val="009B519F"/>
    <w:rsid w:val="009B5854"/>
    <w:rsid w:val="009B6762"/>
    <w:rsid w:val="009B6CAE"/>
    <w:rsid w:val="009B75FF"/>
    <w:rsid w:val="009B777A"/>
    <w:rsid w:val="009B7BC8"/>
    <w:rsid w:val="009C07DE"/>
    <w:rsid w:val="009C0A9A"/>
    <w:rsid w:val="009C15D8"/>
    <w:rsid w:val="009C1FFF"/>
    <w:rsid w:val="009C224F"/>
    <w:rsid w:val="009C2772"/>
    <w:rsid w:val="009C2775"/>
    <w:rsid w:val="009C2BE7"/>
    <w:rsid w:val="009C2CCE"/>
    <w:rsid w:val="009C2F28"/>
    <w:rsid w:val="009C2F4C"/>
    <w:rsid w:val="009C3168"/>
    <w:rsid w:val="009C320B"/>
    <w:rsid w:val="009C42AA"/>
    <w:rsid w:val="009C4412"/>
    <w:rsid w:val="009C4EB4"/>
    <w:rsid w:val="009C5338"/>
    <w:rsid w:val="009C57FF"/>
    <w:rsid w:val="009C68B2"/>
    <w:rsid w:val="009C6999"/>
    <w:rsid w:val="009C6D53"/>
    <w:rsid w:val="009C7200"/>
    <w:rsid w:val="009C749F"/>
    <w:rsid w:val="009C75FC"/>
    <w:rsid w:val="009C7666"/>
    <w:rsid w:val="009C7EFB"/>
    <w:rsid w:val="009D0873"/>
    <w:rsid w:val="009D09A7"/>
    <w:rsid w:val="009D12EF"/>
    <w:rsid w:val="009D1814"/>
    <w:rsid w:val="009D19C6"/>
    <w:rsid w:val="009D28DA"/>
    <w:rsid w:val="009D37F7"/>
    <w:rsid w:val="009D3B26"/>
    <w:rsid w:val="009D3F50"/>
    <w:rsid w:val="009D41B9"/>
    <w:rsid w:val="009D446D"/>
    <w:rsid w:val="009D5A24"/>
    <w:rsid w:val="009D5B95"/>
    <w:rsid w:val="009D5F39"/>
    <w:rsid w:val="009D6E93"/>
    <w:rsid w:val="009D70B2"/>
    <w:rsid w:val="009E0136"/>
    <w:rsid w:val="009E036A"/>
    <w:rsid w:val="009E0D40"/>
    <w:rsid w:val="009E0E73"/>
    <w:rsid w:val="009E15F6"/>
    <w:rsid w:val="009E1B5B"/>
    <w:rsid w:val="009E2227"/>
    <w:rsid w:val="009E2848"/>
    <w:rsid w:val="009E2990"/>
    <w:rsid w:val="009E2A48"/>
    <w:rsid w:val="009E32AE"/>
    <w:rsid w:val="009E34B5"/>
    <w:rsid w:val="009E43B9"/>
    <w:rsid w:val="009E4FDE"/>
    <w:rsid w:val="009E5277"/>
    <w:rsid w:val="009E5953"/>
    <w:rsid w:val="009E5ED1"/>
    <w:rsid w:val="009E692E"/>
    <w:rsid w:val="009E695F"/>
    <w:rsid w:val="009E69AC"/>
    <w:rsid w:val="009E6F9F"/>
    <w:rsid w:val="009E7426"/>
    <w:rsid w:val="009F0FF3"/>
    <w:rsid w:val="009F168B"/>
    <w:rsid w:val="009F1FB1"/>
    <w:rsid w:val="009F20C1"/>
    <w:rsid w:val="009F3092"/>
    <w:rsid w:val="009F3130"/>
    <w:rsid w:val="009F35EA"/>
    <w:rsid w:val="009F36F7"/>
    <w:rsid w:val="009F3B75"/>
    <w:rsid w:val="009F3CC2"/>
    <w:rsid w:val="009F3FBA"/>
    <w:rsid w:val="009F4BB6"/>
    <w:rsid w:val="009F4D31"/>
    <w:rsid w:val="009F550F"/>
    <w:rsid w:val="009F5801"/>
    <w:rsid w:val="009F5C76"/>
    <w:rsid w:val="009F63AD"/>
    <w:rsid w:val="009F6E36"/>
    <w:rsid w:val="009F72DC"/>
    <w:rsid w:val="009F768F"/>
    <w:rsid w:val="009F7C7D"/>
    <w:rsid w:val="009F7F50"/>
    <w:rsid w:val="009F7FD2"/>
    <w:rsid w:val="00A001D2"/>
    <w:rsid w:val="00A0046B"/>
    <w:rsid w:val="00A00495"/>
    <w:rsid w:val="00A00956"/>
    <w:rsid w:val="00A00C4F"/>
    <w:rsid w:val="00A01B02"/>
    <w:rsid w:val="00A01DDF"/>
    <w:rsid w:val="00A03B85"/>
    <w:rsid w:val="00A041C6"/>
    <w:rsid w:val="00A05352"/>
    <w:rsid w:val="00A0544C"/>
    <w:rsid w:val="00A059C8"/>
    <w:rsid w:val="00A06092"/>
    <w:rsid w:val="00A060BA"/>
    <w:rsid w:val="00A06B11"/>
    <w:rsid w:val="00A07172"/>
    <w:rsid w:val="00A07874"/>
    <w:rsid w:val="00A07F52"/>
    <w:rsid w:val="00A10529"/>
    <w:rsid w:val="00A109F0"/>
    <w:rsid w:val="00A10E5D"/>
    <w:rsid w:val="00A119DC"/>
    <w:rsid w:val="00A11F22"/>
    <w:rsid w:val="00A1267F"/>
    <w:rsid w:val="00A129AF"/>
    <w:rsid w:val="00A13578"/>
    <w:rsid w:val="00A1393E"/>
    <w:rsid w:val="00A13BC3"/>
    <w:rsid w:val="00A1446B"/>
    <w:rsid w:val="00A15599"/>
    <w:rsid w:val="00A15DDD"/>
    <w:rsid w:val="00A16675"/>
    <w:rsid w:val="00A170A0"/>
    <w:rsid w:val="00A170D1"/>
    <w:rsid w:val="00A170D8"/>
    <w:rsid w:val="00A1720C"/>
    <w:rsid w:val="00A17291"/>
    <w:rsid w:val="00A17A25"/>
    <w:rsid w:val="00A20209"/>
    <w:rsid w:val="00A21350"/>
    <w:rsid w:val="00A219EF"/>
    <w:rsid w:val="00A21DE7"/>
    <w:rsid w:val="00A222C9"/>
    <w:rsid w:val="00A223AF"/>
    <w:rsid w:val="00A228F9"/>
    <w:rsid w:val="00A22B0C"/>
    <w:rsid w:val="00A2325C"/>
    <w:rsid w:val="00A2325D"/>
    <w:rsid w:val="00A23444"/>
    <w:rsid w:val="00A23530"/>
    <w:rsid w:val="00A23A77"/>
    <w:rsid w:val="00A244CE"/>
    <w:rsid w:val="00A24C21"/>
    <w:rsid w:val="00A24EB0"/>
    <w:rsid w:val="00A254A4"/>
    <w:rsid w:val="00A25599"/>
    <w:rsid w:val="00A25971"/>
    <w:rsid w:val="00A25D58"/>
    <w:rsid w:val="00A25DA0"/>
    <w:rsid w:val="00A26326"/>
    <w:rsid w:val="00A26517"/>
    <w:rsid w:val="00A266AA"/>
    <w:rsid w:val="00A268C0"/>
    <w:rsid w:val="00A26C7A"/>
    <w:rsid w:val="00A2726C"/>
    <w:rsid w:val="00A274C3"/>
    <w:rsid w:val="00A2795B"/>
    <w:rsid w:val="00A30762"/>
    <w:rsid w:val="00A3090F"/>
    <w:rsid w:val="00A30B8D"/>
    <w:rsid w:val="00A30D5A"/>
    <w:rsid w:val="00A311A3"/>
    <w:rsid w:val="00A324DF"/>
    <w:rsid w:val="00A32A75"/>
    <w:rsid w:val="00A32C46"/>
    <w:rsid w:val="00A334A1"/>
    <w:rsid w:val="00A33651"/>
    <w:rsid w:val="00A337C8"/>
    <w:rsid w:val="00A352C6"/>
    <w:rsid w:val="00A355F4"/>
    <w:rsid w:val="00A358A7"/>
    <w:rsid w:val="00A359F0"/>
    <w:rsid w:val="00A35DDF"/>
    <w:rsid w:val="00A35F7F"/>
    <w:rsid w:val="00A35F98"/>
    <w:rsid w:val="00A36148"/>
    <w:rsid w:val="00A3660F"/>
    <w:rsid w:val="00A36918"/>
    <w:rsid w:val="00A37928"/>
    <w:rsid w:val="00A3798F"/>
    <w:rsid w:val="00A400E5"/>
    <w:rsid w:val="00A404C3"/>
    <w:rsid w:val="00A4099E"/>
    <w:rsid w:val="00A40E21"/>
    <w:rsid w:val="00A40F96"/>
    <w:rsid w:val="00A41482"/>
    <w:rsid w:val="00A41980"/>
    <w:rsid w:val="00A41FC1"/>
    <w:rsid w:val="00A42077"/>
    <w:rsid w:val="00A4211A"/>
    <w:rsid w:val="00A422C0"/>
    <w:rsid w:val="00A422C3"/>
    <w:rsid w:val="00A427D1"/>
    <w:rsid w:val="00A4299B"/>
    <w:rsid w:val="00A434FC"/>
    <w:rsid w:val="00A43DA1"/>
    <w:rsid w:val="00A44CC2"/>
    <w:rsid w:val="00A4503A"/>
    <w:rsid w:val="00A451CD"/>
    <w:rsid w:val="00A4561D"/>
    <w:rsid w:val="00A456E9"/>
    <w:rsid w:val="00A463DD"/>
    <w:rsid w:val="00A465AA"/>
    <w:rsid w:val="00A47219"/>
    <w:rsid w:val="00A47622"/>
    <w:rsid w:val="00A47736"/>
    <w:rsid w:val="00A47CC3"/>
    <w:rsid w:val="00A50108"/>
    <w:rsid w:val="00A50CAB"/>
    <w:rsid w:val="00A511C1"/>
    <w:rsid w:val="00A515C7"/>
    <w:rsid w:val="00A52080"/>
    <w:rsid w:val="00A52099"/>
    <w:rsid w:val="00A52EF6"/>
    <w:rsid w:val="00A533CA"/>
    <w:rsid w:val="00A539FC"/>
    <w:rsid w:val="00A54628"/>
    <w:rsid w:val="00A54DD7"/>
    <w:rsid w:val="00A5538C"/>
    <w:rsid w:val="00A55863"/>
    <w:rsid w:val="00A55D8C"/>
    <w:rsid w:val="00A56014"/>
    <w:rsid w:val="00A561BF"/>
    <w:rsid w:val="00A5632D"/>
    <w:rsid w:val="00A567EC"/>
    <w:rsid w:val="00A56A1E"/>
    <w:rsid w:val="00A572CB"/>
    <w:rsid w:val="00A578C2"/>
    <w:rsid w:val="00A578F8"/>
    <w:rsid w:val="00A57FFD"/>
    <w:rsid w:val="00A60141"/>
    <w:rsid w:val="00A609BB"/>
    <w:rsid w:val="00A60C59"/>
    <w:rsid w:val="00A60DED"/>
    <w:rsid w:val="00A61355"/>
    <w:rsid w:val="00A6166D"/>
    <w:rsid w:val="00A625C7"/>
    <w:rsid w:val="00A625FA"/>
    <w:rsid w:val="00A62AD7"/>
    <w:rsid w:val="00A62B80"/>
    <w:rsid w:val="00A62D2D"/>
    <w:rsid w:val="00A63253"/>
    <w:rsid w:val="00A63357"/>
    <w:rsid w:val="00A635D2"/>
    <w:rsid w:val="00A636CE"/>
    <w:rsid w:val="00A63C01"/>
    <w:rsid w:val="00A64321"/>
    <w:rsid w:val="00A643DB"/>
    <w:rsid w:val="00A644CD"/>
    <w:rsid w:val="00A64BAA"/>
    <w:rsid w:val="00A64E7E"/>
    <w:rsid w:val="00A65171"/>
    <w:rsid w:val="00A65CF7"/>
    <w:rsid w:val="00A66B0E"/>
    <w:rsid w:val="00A66D69"/>
    <w:rsid w:val="00A67287"/>
    <w:rsid w:val="00A679D0"/>
    <w:rsid w:val="00A67A7B"/>
    <w:rsid w:val="00A67ADB"/>
    <w:rsid w:val="00A67E36"/>
    <w:rsid w:val="00A70139"/>
    <w:rsid w:val="00A70185"/>
    <w:rsid w:val="00A70434"/>
    <w:rsid w:val="00A70CA9"/>
    <w:rsid w:val="00A70D07"/>
    <w:rsid w:val="00A70DD2"/>
    <w:rsid w:val="00A70F03"/>
    <w:rsid w:val="00A712C3"/>
    <w:rsid w:val="00A712E9"/>
    <w:rsid w:val="00A71744"/>
    <w:rsid w:val="00A71BF3"/>
    <w:rsid w:val="00A71DE7"/>
    <w:rsid w:val="00A71DF9"/>
    <w:rsid w:val="00A722C6"/>
    <w:rsid w:val="00A7235F"/>
    <w:rsid w:val="00A727B2"/>
    <w:rsid w:val="00A72899"/>
    <w:rsid w:val="00A72D92"/>
    <w:rsid w:val="00A7318B"/>
    <w:rsid w:val="00A731FF"/>
    <w:rsid w:val="00A73474"/>
    <w:rsid w:val="00A73EAC"/>
    <w:rsid w:val="00A747D3"/>
    <w:rsid w:val="00A74870"/>
    <w:rsid w:val="00A75744"/>
    <w:rsid w:val="00A7616F"/>
    <w:rsid w:val="00A76D69"/>
    <w:rsid w:val="00A77701"/>
    <w:rsid w:val="00A77BA0"/>
    <w:rsid w:val="00A77C2C"/>
    <w:rsid w:val="00A8083D"/>
    <w:rsid w:val="00A81253"/>
    <w:rsid w:val="00A81447"/>
    <w:rsid w:val="00A81455"/>
    <w:rsid w:val="00A8186E"/>
    <w:rsid w:val="00A81BF0"/>
    <w:rsid w:val="00A81F8B"/>
    <w:rsid w:val="00A823DB"/>
    <w:rsid w:val="00A827AA"/>
    <w:rsid w:val="00A832E4"/>
    <w:rsid w:val="00A83750"/>
    <w:rsid w:val="00A837D5"/>
    <w:rsid w:val="00A839CA"/>
    <w:rsid w:val="00A83DA4"/>
    <w:rsid w:val="00A8447E"/>
    <w:rsid w:val="00A850F0"/>
    <w:rsid w:val="00A8513B"/>
    <w:rsid w:val="00A8536E"/>
    <w:rsid w:val="00A854B1"/>
    <w:rsid w:val="00A85B8C"/>
    <w:rsid w:val="00A85DA6"/>
    <w:rsid w:val="00A86300"/>
    <w:rsid w:val="00A87347"/>
    <w:rsid w:val="00A87768"/>
    <w:rsid w:val="00A87E0F"/>
    <w:rsid w:val="00A90159"/>
    <w:rsid w:val="00A91B64"/>
    <w:rsid w:val="00A91F8C"/>
    <w:rsid w:val="00A92B2D"/>
    <w:rsid w:val="00A92C24"/>
    <w:rsid w:val="00A93212"/>
    <w:rsid w:val="00A93839"/>
    <w:rsid w:val="00A941DD"/>
    <w:rsid w:val="00A945B1"/>
    <w:rsid w:val="00A948CA"/>
    <w:rsid w:val="00A95327"/>
    <w:rsid w:val="00A953B2"/>
    <w:rsid w:val="00A95C02"/>
    <w:rsid w:val="00A96A34"/>
    <w:rsid w:val="00A96A4F"/>
    <w:rsid w:val="00A96CC3"/>
    <w:rsid w:val="00A9751B"/>
    <w:rsid w:val="00A976C7"/>
    <w:rsid w:val="00A979C8"/>
    <w:rsid w:val="00A97F76"/>
    <w:rsid w:val="00AA0716"/>
    <w:rsid w:val="00AA1553"/>
    <w:rsid w:val="00AA15FA"/>
    <w:rsid w:val="00AA1795"/>
    <w:rsid w:val="00AA1EC3"/>
    <w:rsid w:val="00AA1EE4"/>
    <w:rsid w:val="00AA2028"/>
    <w:rsid w:val="00AA2798"/>
    <w:rsid w:val="00AA2C71"/>
    <w:rsid w:val="00AA2FAF"/>
    <w:rsid w:val="00AA33A2"/>
    <w:rsid w:val="00AA36C8"/>
    <w:rsid w:val="00AA3914"/>
    <w:rsid w:val="00AA391E"/>
    <w:rsid w:val="00AA4897"/>
    <w:rsid w:val="00AA5366"/>
    <w:rsid w:val="00AA5831"/>
    <w:rsid w:val="00AA5A92"/>
    <w:rsid w:val="00AA5B74"/>
    <w:rsid w:val="00AA6707"/>
    <w:rsid w:val="00AA672A"/>
    <w:rsid w:val="00AA687D"/>
    <w:rsid w:val="00AA6CFC"/>
    <w:rsid w:val="00AB0329"/>
    <w:rsid w:val="00AB087C"/>
    <w:rsid w:val="00AB1453"/>
    <w:rsid w:val="00AB1AD4"/>
    <w:rsid w:val="00AB20C5"/>
    <w:rsid w:val="00AB2344"/>
    <w:rsid w:val="00AB2722"/>
    <w:rsid w:val="00AB3580"/>
    <w:rsid w:val="00AB3631"/>
    <w:rsid w:val="00AB37D5"/>
    <w:rsid w:val="00AB3FF7"/>
    <w:rsid w:val="00AB47AA"/>
    <w:rsid w:val="00AB4B1B"/>
    <w:rsid w:val="00AB4D52"/>
    <w:rsid w:val="00AB5320"/>
    <w:rsid w:val="00AB5359"/>
    <w:rsid w:val="00AB559C"/>
    <w:rsid w:val="00AB55D2"/>
    <w:rsid w:val="00AB5759"/>
    <w:rsid w:val="00AB5807"/>
    <w:rsid w:val="00AB590B"/>
    <w:rsid w:val="00AB5A05"/>
    <w:rsid w:val="00AB675A"/>
    <w:rsid w:val="00AB6B4A"/>
    <w:rsid w:val="00AB7B51"/>
    <w:rsid w:val="00AC055A"/>
    <w:rsid w:val="00AC0A71"/>
    <w:rsid w:val="00AC0D84"/>
    <w:rsid w:val="00AC11CD"/>
    <w:rsid w:val="00AC1BE0"/>
    <w:rsid w:val="00AC1D29"/>
    <w:rsid w:val="00AC2182"/>
    <w:rsid w:val="00AC2AB0"/>
    <w:rsid w:val="00AC2C65"/>
    <w:rsid w:val="00AC3C13"/>
    <w:rsid w:val="00AC4D46"/>
    <w:rsid w:val="00AC4DD7"/>
    <w:rsid w:val="00AC52B9"/>
    <w:rsid w:val="00AC547A"/>
    <w:rsid w:val="00AC57C2"/>
    <w:rsid w:val="00AC5DFB"/>
    <w:rsid w:val="00AC5F10"/>
    <w:rsid w:val="00AC60C6"/>
    <w:rsid w:val="00AC6640"/>
    <w:rsid w:val="00AC6919"/>
    <w:rsid w:val="00AC695A"/>
    <w:rsid w:val="00AC6981"/>
    <w:rsid w:val="00AC6A6F"/>
    <w:rsid w:val="00AC6B0A"/>
    <w:rsid w:val="00AC6EE1"/>
    <w:rsid w:val="00AC6F47"/>
    <w:rsid w:val="00AC70FA"/>
    <w:rsid w:val="00AC7B66"/>
    <w:rsid w:val="00AC7E20"/>
    <w:rsid w:val="00AD0114"/>
    <w:rsid w:val="00AD0C78"/>
    <w:rsid w:val="00AD0C7C"/>
    <w:rsid w:val="00AD0E66"/>
    <w:rsid w:val="00AD1675"/>
    <w:rsid w:val="00AD1D29"/>
    <w:rsid w:val="00AD1E07"/>
    <w:rsid w:val="00AD29B3"/>
    <w:rsid w:val="00AD2D83"/>
    <w:rsid w:val="00AD2DF4"/>
    <w:rsid w:val="00AD335E"/>
    <w:rsid w:val="00AD35BB"/>
    <w:rsid w:val="00AD396E"/>
    <w:rsid w:val="00AD3CB8"/>
    <w:rsid w:val="00AD3F1A"/>
    <w:rsid w:val="00AD406A"/>
    <w:rsid w:val="00AD4390"/>
    <w:rsid w:val="00AD4878"/>
    <w:rsid w:val="00AD5D45"/>
    <w:rsid w:val="00AD62D9"/>
    <w:rsid w:val="00AD62EF"/>
    <w:rsid w:val="00AD6A53"/>
    <w:rsid w:val="00AD713A"/>
    <w:rsid w:val="00AD72AB"/>
    <w:rsid w:val="00AD7428"/>
    <w:rsid w:val="00AD780B"/>
    <w:rsid w:val="00AD792A"/>
    <w:rsid w:val="00AD7C0F"/>
    <w:rsid w:val="00AD7EDD"/>
    <w:rsid w:val="00AE0377"/>
    <w:rsid w:val="00AE04E5"/>
    <w:rsid w:val="00AE07F3"/>
    <w:rsid w:val="00AE08A3"/>
    <w:rsid w:val="00AE095C"/>
    <w:rsid w:val="00AE09BC"/>
    <w:rsid w:val="00AE0D0E"/>
    <w:rsid w:val="00AE0F69"/>
    <w:rsid w:val="00AE1092"/>
    <w:rsid w:val="00AE16A8"/>
    <w:rsid w:val="00AE19E2"/>
    <w:rsid w:val="00AE1D73"/>
    <w:rsid w:val="00AE2018"/>
    <w:rsid w:val="00AE2A12"/>
    <w:rsid w:val="00AE2F32"/>
    <w:rsid w:val="00AE32D5"/>
    <w:rsid w:val="00AE38CB"/>
    <w:rsid w:val="00AE393C"/>
    <w:rsid w:val="00AE3CF4"/>
    <w:rsid w:val="00AE47FD"/>
    <w:rsid w:val="00AE4A9E"/>
    <w:rsid w:val="00AE4F31"/>
    <w:rsid w:val="00AE5060"/>
    <w:rsid w:val="00AE5369"/>
    <w:rsid w:val="00AE53C9"/>
    <w:rsid w:val="00AE5B27"/>
    <w:rsid w:val="00AE61F4"/>
    <w:rsid w:val="00AE65F4"/>
    <w:rsid w:val="00AE680F"/>
    <w:rsid w:val="00AE6820"/>
    <w:rsid w:val="00AE68D4"/>
    <w:rsid w:val="00AE6CD8"/>
    <w:rsid w:val="00AE6EB4"/>
    <w:rsid w:val="00AF04B9"/>
    <w:rsid w:val="00AF0FF1"/>
    <w:rsid w:val="00AF15E9"/>
    <w:rsid w:val="00AF1A72"/>
    <w:rsid w:val="00AF1B6D"/>
    <w:rsid w:val="00AF1EF5"/>
    <w:rsid w:val="00AF2D19"/>
    <w:rsid w:val="00AF2D87"/>
    <w:rsid w:val="00AF30E1"/>
    <w:rsid w:val="00AF31B0"/>
    <w:rsid w:val="00AF3286"/>
    <w:rsid w:val="00AF3953"/>
    <w:rsid w:val="00AF3FB3"/>
    <w:rsid w:val="00AF41E2"/>
    <w:rsid w:val="00AF456F"/>
    <w:rsid w:val="00AF476E"/>
    <w:rsid w:val="00AF499C"/>
    <w:rsid w:val="00AF4A5C"/>
    <w:rsid w:val="00AF5034"/>
    <w:rsid w:val="00AF508B"/>
    <w:rsid w:val="00AF5111"/>
    <w:rsid w:val="00AF522E"/>
    <w:rsid w:val="00AF569B"/>
    <w:rsid w:val="00AF5D9D"/>
    <w:rsid w:val="00AF6184"/>
    <w:rsid w:val="00AF6340"/>
    <w:rsid w:val="00AF6522"/>
    <w:rsid w:val="00AF6713"/>
    <w:rsid w:val="00AF680D"/>
    <w:rsid w:val="00AF6E0E"/>
    <w:rsid w:val="00AF7B21"/>
    <w:rsid w:val="00AF7B94"/>
    <w:rsid w:val="00B002F8"/>
    <w:rsid w:val="00B00AAE"/>
    <w:rsid w:val="00B00E5A"/>
    <w:rsid w:val="00B00FCE"/>
    <w:rsid w:val="00B017C1"/>
    <w:rsid w:val="00B017C8"/>
    <w:rsid w:val="00B01C32"/>
    <w:rsid w:val="00B0276D"/>
    <w:rsid w:val="00B04BF1"/>
    <w:rsid w:val="00B04DB1"/>
    <w:rsid w:val="00B04DB4"/>
    <w:rsid w:val="00B04DF7"/>
    <w:rsid w:val="00B05066"/>
    <w:rsid w:val="00B05280"/>
    <w:rsid w:val="00B053C2"/>
    <w:rsid w:val="00B053D3"/>
    <w:rsid w:val="00B05D3D"/>
    <w:rsid w:val="00B05EED"/>
    <w:rsid w:val="00B05FF1"/>
    <w:rsid w:val="00B061FF"/>
    <w:rsid w:val="00B07A4C"/>
    <w:rsid w:val="00B07EA8"/>
    <w:rsid w:val="00B1012C"/>
    <w:rsid w:val="00B10586"/>
    <w:rsid w:val="00B10A8F"/>
    <w:rsid w:val="00B10C3E"/>
    <w:rsid w:val="00B10C9C"/>
    <w:rsid w:val="00B10CC1"/>
    <w:rsid w:val="00B11089"/>
    <w:rsid w:val="00B11D00"/>
    <w:rsid w:val="00B12072"/>
    <w:rsid w:val="00B123E6"/>
    <w:rsid w:val="00B12BC4"/>
    <w:rsid w:val="00B13094"/>
    <w:rsid w:val="00B131B4"/>
    <w:rsid w:val="00B13511"/>
    <w:rsid w:val="00B13C23"/>
    <w:rsid w:val="00B14C62"/>
    <w:rsid w:val="00B1534B"/>
    <w:rsid w:val="00B1567D"/>
    <w:rsid w:val="00B15AF0"/>
    <w:rsid w:val="00B161B3"/>
    <w:rsid w:val="00B165F0"/>
    <w:rsid w:val="00B16C95"/>
    <w:rsid w:val="00B172E2"/>
    <w:rsid w:val="00B1736E"/>
    <w:rsid w:val="00B1795D"/>
    <w:rsid w:val="00B17A0C"/>
    <w:rsid w:val="00B203D6"/>
    <w:rsid w:val="00B2045C"/>
    <w:rsid w:val="00B20D22"/>
    <w:rsid w:val="00B20E3D"/>
    <w:rsid w:val="00B20F85"/>
    <w:rsid w:val="00B21A38"/>
    <w:rsid w:val="00B21C61"/>
    <w:rsid w:val="00B221E7"/>
    <w:rsid w:val="00B23073"/>
    <w:rsid w:val="00B233A2"/>
    <w:rsid w:val="00B23A1D"/>
    <w:rsid w:val="00B23C5B"/>
    <w:rsid w:val="00B2431E"/>
    <w:rsid w:val="00B2436A"/>
    <w:rsid w:val="00B24C0E"/>
    <w:rsid w:val="00B25541"/>
    <w:rsid w:val="00B255A3"/>
    <w:rsid w:val="00B25617"/>
    <w:rsid w:val="00B25901"/>
    <w:rsid w:val="00B259CD"/>
    <w:rsid w:val="00B2632A"/>
    <w:rsid w:val="00B2682C"/>
    <w:rsid w:val="00B2704D"/>
    <w:rsid w:val="00B270C6"/>
    <w:rsid w:val="00B27A6B"/>
    <w:rsid w:val="00B30DB8"/>
    <w:rsid w:val="00B31096"/>
    <w:rsid w:val="00B31615"/>
    <w:rsid w:val="00B31752"/>
    <w:rsid w:val="00B319BF"/>
    <w:rsid w:val="00B319FA"/>
    <w:rsid w:val="00B3313B"/>
    <w:rsid w:val="00B33D96"/>
    <w:rsid w:val="00B3402C"/>
    <w:rsid w:val="00B3419A"/>
    <w:rsid w:val="00B34C24"/>
    <w:rsid w:val="00B35370"/>
    <w:rsid w:val="00B35404"/>
    <w:rsid w:val="00B35578"/>
    <w:rsid w:val="00B35A2B"/>
    <w:rsid w:val="00B35CD6"/>
    <w:rsid w:val="00B35D31"/>
    <w:rsid w:val="00B3606B"/>
    <w:rsid w:val="00B3608C"/>
    <w:rsid w:val="00B36E75"/>
    <w:rsid w:val="00B371A2"/>
    <w:rsid w:val="00B37AA7"/>
    <w:rsid w:val="00B37C4E"/>
    <w:rsid w:val="00B40105"/>
    <w:rsid w:val="00B40893"/>
    <w:rsid w:val="00B40964"/>
    <w:rsid w:val="00B40C73"/>
    <w:rsid w:val="00B40CDC"/>
    <w:rsid w:val="00B419FD"/>
    <w:rsid w:val="00B42221"/>
    <w:rsid w:val="00B42557"/>
    <w:rsid w:val="00B439D4"/>
    <w:rsid w:val="00B43D82"/>
    <w:rsid w:val="00B44B18"/>
    <w:rsid w:val="00B44BE4"/>
    <w:rsid w:val="00B44D6B"/>
    <w:rsid w:val="00B44D6E"/>
    <w:rsid w:val="00B46864"/>
    <w:rsid w:val="00B46B36"/>
    <w:rsid w:val="00B46D47"/>
    <w:rsid w:val="00B46D74"/>
    <w:rsid w:val="00B46E9A"/>
    <w:rsid w:val="00B46F86"/>
    <w:rsid w:val="00B47397"/>
    <w:rsid w:val="00B47D8C"/>
    <w:rsid w:val="00B501C1"/>
    <w:rsid w:val="00B503B4"/>
    <w:rsid w:val="00B5076E"/>
    <w:rsid w:val="00B507F1"/>
    <w:rsid w:val="00B50E12"/>
    <w:rsid w:val="00B51112"/>
    <w:rsid w:val="00B5199B"/>
    <w:rsid w:val="00B51B99"/>
    <w:rsid w:val="00B51E45"/>
    <w:rsid w:val="00B5227C"/>
    <w:rsid w:val="00B52A70"/>
    <w:rsid w:val="00B52DE6"/>
    <w:rsid w:val="00B52E24"/>
    <w:rsid w:val="00B532DE"/>
    <w:rsid w:val="00B53546"/>
    <w:rsid w:val="00B535C1"/>
    <w:rsid w:val="00B538C6"/>
    <w:rsid w:val="00B54074"/>
    <w:rsid w:val="00B54A11"/>
    <w:rsid w:val="00B54CCC"/>
    <w:rsid w:val="00B55D46"/>
    <w:rsid w:val="00B55D59"/>
    <w:rsid w:val="00B55F2F"/>
    <w:rsid w:val="00B560BE"/>
    <w:rsid w:val="00B566AE"/>
    <w:rsid w:val="00B56F04"/>
    <w:rsid w:val="00B5715F"/>
    <w:rsid w:val="00B57176"/>
    <w:rsid w:val="00B57820"/>
    <w:rsid w:val="00B605AC"/>
    <w:rsid w:val="00B607FB"/>
    <w:rsid w:val="00B608F1"/>
    <w:rsid w:val="00B61996"/>
    <w:rsid w:val="00B61B92"/>
    <w:rsid w:val="00B61C35"/>
    <w:rsid w:val="00B620E4"/>
    <w:rsid w:val="00B6284E"/>
    <w:rsid w:val="00B62CFE"/>
    <w:rsid w:val="00B62EE9"/>
    <w:rsid w:val="00B6393E"/>
    <w:rsid w:val="00B63960"/>
    <w:rsid w:val="00B63C03"/>
    <w:rsid w:val="00B64013"/>
    <w:rsid w:val="00B658C4"/>
    <w:rsid w:val="00B658CA"/>
    <w:rsid w:val="00B659AA"/>
    <w:rsid w:val="00B65D0F"/>
    <w:rsid w:val="00B65ED9"/>
    <w:rsid w:val="00B6629B"/>
    <w:rsid w:val="00B66817"/>
    <w:rsid w:val="00B66EE5"/>
    <w:rsid w:val="00B6730E"/>
    <w:rsid w:val="00B67547"/>
    <w:rsid w:val="00B67610"/>
    <w:rsid w:val="00B67A42"/>
    <w:rsid w:val="00B67F8A"/>
    <w:rsid w:val="00B70DB3"/>
    <w:rsid w:val="00B72347"/>
    <w:rsid w:val="00B7377C"/>
    <w:rsid w:val="00B744AC"/>
    <w:rsid w:val="00B74B22"/>
    <w:rsid w:val="00B757D5"/>
    <w:rsid w:val="00B75C9A"/>
    <w:rsid w:val="00B75D8E"/>
    <w:rsid w:val="00B7698D"/>
    <w:rsid w:val="00B76BDD"/>
    <w:rsid w:val="00B77318"/>
    <w:rsid w:val="00B7732B"/>
    <w:rsid w:val="00B77522"/>
    <w:rsid w:val="00B807BA"/>
    <w:rsid w:val="00B813E2"/>
    <w:rsid w:val="00B81EC9"/>
    <w:rsid w:val="00B8259D"/>
    <w:rsid w:val="00B831D6"/>
    <w:rsid w:val="00B8342B"/>
    <w:rsid w:val="00B8384A"/>
    <w:rsid w:val="00B83D06"/>
    <w:rsid w:val="00B8412C"/>
    <w:rsid w:val="00B8423F"/>
    <w:rsid w:val="00B8447B"/>
    <w:rsid w:val="00B8471A"/>
    <w:rsid w:val="00B847F5"/>
    <w:rsid w:val="00B858BD"/>
    <w:rsid w:val="00B85A9D"/>
    <w:rsid w:val="00B85DDB"/>
    <w:rsid w:val="00B86367"/>
    <w:rsid w:val="00B86659"/>
    <w:rsid w:val="00B8692E"/>
    <w:rsid w:val="00B86A1F"/>
    <w:rsid w:val="00B86B25"/>
    <w:rsid w:val="00B87612"/>
    <w:rsid w:val="00B87A19"/>
    <w:rsid w:val="00B90F96"/>
    <w:rsid w:val="00B91435"/>
    <w:rsid w:val="00B91868"/>
    <w:rsid w:val="00B91C1D"/>
    <w:rsid w:val="00B926BD"/>
    <w:rsid w:val="00B928FF"/>
    <w:rsid w:val="00B92B48"/>
    <w:rsid w:val="00B93226"/>
    <w:rsid w:val="00B9352B"/>
    <w:rsid w:val="00B93802"/>
    <w:rsid w:val="00B9399D"/>
    <w:rsid w:val="00B939AB"/>
    <w:rsid w:val="00B93AF2"/>
    <w:rsid w:val="00B93D0F"/>
    <w:rsid w:val="00B9445B"/>
    <w:rsid w:val="00B950EC"/>
    <w:rsid w:val="00B96492"/>
    <w:rsid w:val="00B972BC"/>
    <w:rsid w:val="00B975FC"/>
    <w:rsid w:val="00B978D1"/>
    <w:rsid w:val="00B97900"/>
    <w:rsid w:val="00BA02F7"/>
    <w:rsid w:val="00BA0839"/>
    <w:rsid w:val="00BA090A"/>
    <w:rsid w:val="00BA0FDE"/>
    <w:rsid w:val="00BA1057"/>
    <w:rsid w:val="00BA153F"/>
    <w:rsid w:val="00BA1567"/>
    <w:rsid w:val="00BA16EB"/>
    <w:rsid w:val="00BA1FB8"/>
    <w:rsid w:val="00BA3C2E"/>
    <w:rsid w:val="00BA3FCF"/>
    <w:rsid w:val="00BA403A"/>
    <w:rsid w:val="00BA4299"/>
    <w:rsid w:val="00BA4DDE"/>
    <w:rsid w:val="00BA57DD"/>
    <w:rsid w:val="00BA591C"/>
    <w:rsid w:val="00BA5CA8"/>
    <w:rsid w:val="00BA6327"/>
    <w:rsid w:val="00BA661C"/>
    <w:rsid w:val="00BA7D30"/>
    <w:rsid w:val="00BA7FF5"/>
    <w:rsid w:val="00BB02A9"/>
    <w:rsid w:val="00BB095C"/>
    <w:rsid w:val="00BB0B34"/>
    <w:rsid w:val="00BB1344"/>
    <w:rsid w:val="00BB160D"/>
    <w:rsid w:val="00BB1BFA"/>
    <w:rsid w:val="00BB1FD1"/>
    <w:rsid w:val="00BB255B"/>
    <w:rsid w:val="00BB25C6"/>
    <w:rsid w:val="00BB2682"/>
    <w:rsid w:val="00BB2701"/>
    <w:rsid w:val="00BB273D"/>
    <w:rsid w:val="00BB29E5"/>
    <w:rsid w:val="00BB2B42"/>
    <w:rsid w:val="00BB2C00"/>
    <w:rsid w:val="00BB2C16"/>
    <w:rsid w:val="00BB2D7C"/>
    <w:rsid w:val="00BB30B0"/>
    <w:rsid w:val="00BB37D5"/>
    <w:rsid w:val="00BB39D5"/>
    <w:rsid w:val="00BB3FF5"/>
    <w:rsid w:val="00BB4995"/>
    <w:rsid w:val="00BB4B5C"/>
    <w:rsid w:val="00BB5BBA"/>
    <w:rsid w:val="00BB6A20"/>
    <w:rsid w:val="00BB73E3"/>
    <w:rsid w:val="00BB7C26"/>
    <w:rsid w:val="00BB7FCC"/>
    <w:rsid w:val="00BC0564"/>
    <w:rsid w:val="00BC13EA"/>
    <w:rsid w:val="00BC18FB"/>
    <w:rsid w:val="00BC1B42"/>
    <w:rsid w:val="00BC245F"/>
    <w:rsid w:val="00BC2681"/>
    <w:rsid w:val="00BC2CF0"/>
    <w:rsid w:val="00BC3205"/>
    <w:rsid w:val="00BC34F1"/>
    <w:rsid w:val="00BC374E"/>
    <w:rsid w:val="00BC3929"/>
    <w:rsid w:val="00BC4790"/>
    <w:rsid w:val="00BC48FA"/>
    <w:rsid w:val="00BC4EF9"/>
    <w:rsid w:val="00BC4F43"/>
    <w:rsid w:val="00BC507A"/>
    <w:rsid w:val="00BC51D1"/>
    <w:rsid w:val="00BC563A"/>
    <w:rsid w:val="00BC5791"/>
    <w:rsid w:val="00BC5C10"/>
    <w:rsid w:val="00BC5F96"/>
    <w:rsid w:val="00BC633C"/>
    <w:rsid w:val="00BC63E0"/>
    <w:rsid w:val="00BC6A6F"/>
    <w:rsid w:val="00BC7054"/>
    <w:rsid w:val="00BC74E3"/>
    <w:rsid w:val="00BC7619"/>
    <w:rsid w:val="00BD00C4"/>
    <w:rsid w:val="00BD02BB"/>
    <w:rsid w:val="00BD0AA5"/>
    <w:rsid w:val="00BD0EFC"/>
    <w:rsid w:val="00BD10BB"/>
    <w:rsid w:val="00BD12F4"/>
    <w:rsid w:val="00BD1435"/>
    <w:rsid w:val="00BD1A8C"/>
    <w:rsid w:val="00BD2054"/>
    <w:rsid w:val="00BD294C"/>
    <w:rsid w:val="00BD30A2"/>
    <w:rsid w:val="00BD3BC3"/>
    <w:rsid w:val="00BD3C01"/>
    <w:rsid w:val="00BD3F7D"/>
    <w:rsid w:val="00BD4548"/>
    <w:rsid w:val="00BD4AAF"/>
    <w:rsid w:val="00BD544A"/>
    <w:rsid w:val="00BD5D2E"/>
    <w:rsid w:val="00BD6A56"/>
    <w:rsid w:val="00BD6D0D"/>
    <w:rsid w:val="00BD6E82"/>
    <w:rsid w:val="00BD6F38"/>
    <w:rsid w:val="00BD787D"/>
    <w:rsid w:val="00BD7999"/>
    <w:rsid w:val="00BD79A9"/>
    <w:rsid w:val="00BD7F04"/>
    <w:rsid w:val="00BD7F37"/>
    <w:rsid w:val="00BE0087"/>
    <w:rsid w:val="00BE054B"/>
    <w:rsid w:val="00BE160B"/>
    <w:rsid w:val="00BE1D7A"/>
    <w:rsid w:val="00BE24ED"/>
    <w:rsid w:val="00BE2904"/>
    <w:rsid w:val="00BE2B89"/>
    <w:rsid w:val="00BE2DD3"/>
    <w:rsid w:val="00BE3AAC"/>
    <w:rsid w:val="00BE3CD8"/>
    <w:rsid w:val="00BE3F5E"/>
    <w:rsid w:val="00BE5119"/>
    <w:rsid w:val="00BE575B"/>
    <w:rsid w:val="00BE5A12"/>
    <w:rsid w:val="00BE5A51"/>
    <w:rsid w:val="00BE5D5C"/>
    <w:rsid w:val="00BE6269"/>
    <w:rsid w:val="00BE649A"/>
    <w:rsid w:val="00BE6F45"/>
    <w:rsid w:val="00BE6F48"/>
    <w:rsid w:val="00BE6FF0"/>
    <w:rsid w:val="00BE70FA"/>
    <w:rsid w:val="00BE7266"/>
    <w:rsid w:val="00BE733D"/>
    <w:rsid w:val="00BE7801"/>
    <w:rsid w:val="00BF0037"/>
    <w:rsid w:val="00BF005C"/>
    <w:rsid w:val="00BF01AD"/>
    <w:rsid w:val="00BF16F6"/>
    <w:rsid w:val="00BF1AEE"/>
    <w:rsid w:val="00BF1D5F"/>
    <w:rsid w:val="00BF1DB4"/>
    <w:rsid w:val="00BF20FE"/>
    <w:rsid w:val="00BF2316"/>
    <w:rsid w:val="00BF2464"/>
    <w:rsid w:val="00BF269B"/>
    <w:rsid w:val="00BF342C"/>
    <w:rsid w:val="00BF3E1E"/>
    <w:rsid w:val="00BF3EEB"/>
    <w:rsid w:val="00BF3F6B"/>
    <w:rsid w:val="00BF4312"/>
    <w:rsid w:val="00BF4513"/>
    <w:rsid w:val="00BF4857"/>
    <w:rsid w:val="00BF5057"/>
    <w:rsid w:val="00BF50B8"/>
    <w:rsid w:val="00BF547B"/>
    <w:rsid w:val="00BF5AD2"/>
    <w:rsid w:val="00BF5AE3"/>
    <w:rsid w:val="00BF5B34"/>
    <w:rsid w:val="00BF5FB2"/>
    <w:rsid w:val="00BF6580"/>
    <w:rsid w:val="00BF67F5"/>
    <w:rsid w:val="00BF6876"/>
    <w:rsid w:val="00BF6F72"/>
    <w:rsid w:val="00C00649"/>
    <w:rsid w:val="00C00DB8"/>
    <w:rsid w:val="00C01181"/>
    <w:rsid w:val="00C01327"/>
    <w:rsid w:val="00C016DD"/>
    <w:rsid w:val="00C017DE"/>
    <w:rsid w:val="00C0218A"/>
    <w:rsid w:val="00C021AC"/>
    <w:rsid w:val="00C02395"/>
    <w:rsid w:val="00C03358"/>
    <w:rsid w:val="00C034F0"/>
    <w:rsid w:val="00C03A74"/>
    <w:rsid w:val="00C03BE6"/>
    <w:rsid w:val="00C03F38"/>
    <w:rsid w:val="00C03F5F"/>
    <w:rsid w:val="00C042E2"/>
    <w:rsid w:val="00C0439C"/>
    <w:rsid w:val="00C0469B"/>
    <w:rsid w:val="00C04702"/>
    <w:rsid w:val="00C04963"/>
    <w:rsid w:val="00C04A10"/>
    <w:rsid w:val="00C04AEF"/>
    <w:rsid w:val="00C04B18"/>
    <w:rsid w:val="00C04D4B"/>
    <w:rsid w:val="00C05056"/>
    <w:rsid w:val="00C0553D"/>
    <w:rsid w:val="00C05D17"/>
    <w:rsid w:val="00C05E73"/>
    <w:rsid w:val="00C0676E"/>
    <w:rsid w:val="00C06CEB"/>
    <w:rsid w:val="00C06DBD"/>
    <w:rsid w:val="00C06DD4"/>
    <w:rsid w:val="00C0712A"/>
    <w:rsid w:val="00C0785A"/>
    <w:rsid w:val="00C10662"/>
    <w:rsid w:val="00C108FD"/>
    <w:rsid w:val="00C1117E"/>
    <w:rsid w:val="00C113A3"/>
    <w:rsid w:val="00C117A0"/>
    <w:rsid w:val="00C11B85"/>
    <w:rsid w:val="00C11EED"/>
    <w:rsid w:val="00C12726"/>
    <w:rsid w:val="00C12C62"/>
    <w:rsid w:val="00C12ED8"/>
    <w:rsid w:val="00C13469"/>
    <w:rsid w:val="00C134D7"/>
    <w:rsid w:val="00C139DA"/>
    <w:rsid w:val="00C13C1A"/>
    <w:rsid w:val="00C13C36"/>
    <w:rsid w:val="00C13F6D"/>
    <w:rsid w:val="00C14624"/>
    <w:rsid w:val="00C14D90"/>
    <w:rsid w:val="00C15BAB"/>
    <w:rsid w:val="00C15BB2"/>
    <w:rsid w:val="00C15F71"/>
    <w:rsid w:val="00C163BB"/>
    <w:rsid w:val="00C165A1"/>
    <w:rsid w:val="00C16DB2"/>
    <w:rsid w:val="00C172A7"/>
    <w:rsid w:val="00C17376"/>
    <w:rsid w:val="00C17496"/>
    <w:rsid w:val="00C177B0"/>
    <w:rsid w:val="00C17842"/>
    <w:rsid w:val="00C17D6C"/>
    <w:rsid w:val="00C20459"/>
    <w:rsid w:val="00C20A4A"/>
    <w:rsid w:val="00C21BC2"/>
    <w:rsid w:val="00C220D7"/>
    <w:rsid w:val="00C223CA"/>
    <w:rsid w:val="00C22B54"/>
    <w:rsid w:val="00C22F6C"/>
    <w:rsid w:val="00C22FB4"/>
    <w:rsid w:val="00C2469F"/>
    <w:rsid w:val="00C24C53"/>
    <w:rsid w:val="00C251EC"/>
    <w:rsid w:val="00C257C9"/>
    <w:rsid w:val="00C25964"/>
    <w:rsid w:val="00C25E8E"/>
    <w:rsid w:val="00C267EF"/>
    <w:rsid w:val="00C276A1"/>
    <w:rsid w:val="00C276F4"/>
    <w:rsid w:val="00C27DEC"/>
    <w:rsid w:val="00C27E4F"/>
    <w:rsid w:val="00C27F76"/>
    <w:rsid w:val="00C3042D"/>
    <w:rsid w:val="00C30B4A"/>
    <w:rsid w:val="00C30BD9"/>
    <w:rsid w:val="00C312F0"/>
    <w:rsid w:val="00C31391"/>
    <w:rsid w:val="00C3145A"/>
    <w:rsid w:val="00C31AC9"/>
    <w:rsid w:val="00C32134"/>
    <w:rsid w:val="00C3323E"/>
    <w:rsid w:val="00C3338B"/>
    <w:rsid w:val="00C33CBC"/>
    <w:rsid w:val="00C33CE6"/>
    <w:rsid w:val="00C33DB9"/>
    <w:rsid w:val="00C3526E"/>
    <w:rsid w:val="00C3591E"/>
    <w:rsid w:val="00C363E6"/>
    <w:rsid w:val="00C363FF"/>
    <w:rsid w:val="00C36443"/>
    <w:rsid w:val="00C36913"/>
    <w:rsid w:val="00C36BC7"/>
    <w:rsid w:val="00C36DBA"/>
    <w:rsid w:val="00C3774A"/>
    <w:rsid w:val="00C37B8E"/>
    <w:rsid w:val="00C40413"/>
    <w:rsid w:val="00C405E5"/>
    <w:rsid w:val="00C4067D"/>
    <w:rsid w:val="00C409C1"/>
    <w:rsid w:val="00C41232"/>
    <w:rsid w:val="00C41882"/>
    <w:rsid w:val="00C41A15"/>
    <w:rsid w:val="00C41A50"/>
    <w:rsid w:val="00C42742"/>
    <w:rsid w:val="00C42756"/>
    <w:rsid w:val="00C431BF"/>
    <w:rsid w:val="00C4337E"/>
    <w:rsid w:val="00C433C5"/>
    <w:rsid w:val="00C43F67"/>
    <w:rsid w:val="00C443D4"/>
    <w:rsid w:val="00C44916"/>
    <w:rsid w:val="00C44E23"/>
    <w:rsid w:val="00C44EFB"/>
    <w:rsid w:val="00C45121"/>
    <w:rsid w:val="00C452B0"/>
    <w:rsid w:val="00C45C0A"/>
    <w:rsid w:val="00C45C2B"/>
    <w:rsid w:val="00C46B15"/>
    <w:rsid w:val="00C46F99"/>
    <w:rsid w:val="00C479A4"/>
    <w:rsid w:val="00C47A78"/>
    <w:rsid w:val="00C47B4D"/>
    <w:rsid w:val="00C47D86"/>
    <w:rsid w:val="00C5084E"/>
    <w:rsid w:val="00C50F45"/>
    <w:rsid w:val="00C51418"/>
    <w:rsid w:val="00C5176D"/>
    <w:rsid w:val="00C520D0"/>
    <w:rsid w:val="00C524D2"/>
    <w:rsid w:val="00C5269E"/>
    <w:rsid w:val="00C52B0A"/>
    <w:rsid w:val="00C53C57"/>
    <w:rsid w:val="00C54122"/>
    <w:rsid w:val="00C542AD"/>
    <w:rsid w:val="00C551C3"/>
    <w:rsid w:val="00C55269"/>
    <w:rsid w:val="00C565E6"/>
    <w:rsid w:val="00C56833"/>
    <w:rsid w:val="00C56FA9"/>
    <w:rsid w:val="00C57862"/>
    <w:rsid w:val="00C60124"/>
    <w:rsid w:val="00C608D0"/>
    <w:rsid w:val="00C60DB9"/>
    <w:rsid w:val="00C60EF4"/>
    <w:rsid w:val="00C61E0E"/>
    <w:rsid w:val="00C634A4"/>
    <w:rsid w:val="00C63E3B"/>
    <w:rsid w:val="00C63FCE"/>
    <w:rsid w:val="00C64167"/>
    <w:rsid w:val="00C65012"/>
    <w:rsid w:val="00C6650C"/>
    <w:rsid w:val="00C6657E"/>
    <w:rsid w:val="00C666FC"/>
    <w:rsid w:val="00C66931"/>
    <w:rsid w:val="00C66E85"/>
    <w:rsid w:val="00C66FD8"/>
    <w:rsid w:val="00C6718F"/>
    <w:rsid w:val="00C67435"/>
    <w:rsid w:val="00C678E9"/>
    <w:rsid w:val="00C679ED"/>
    <w:rsid w:val="00C67D90"/>
    <w:rsid w:val="00C7023F"/>
    <w:rsid w:val="00C70290"/>
    <w:rsid w:val="00C702D9"/>
    <w:rsid w:val="00C7094E"/>
    <w:rsid w:val="00C70AB0"/>
    <w:rsid w:val="00C713F0"/>
    <w:rsid w:val="00C7195C"/>
    <w:rsid w:val="00C71C52"/>
    <w:rsid w:val="00C72169"/>
    <w:rsid w:val="00C72850"/>
    <w:rsid w:val="00C7288C"/>
    <w:rsid w:val="00C73283"/>
    <w:rsid w:val="00C739FF"/>
    <w:rsid w:val="00C74408"/>
    <w:rsid w:val="00C7452F"/>
    <w:rsid w:val="00C74924"/>
    <w:rsid w:val="00C74AEA"/>
    <w:rsid w:val="00C74DDC"/>
    <w:rsid w:val="00C75376"/>
    <w:rsid w:val="00C755EF"/>
    <w:rsid w:val="00C75806"/>
    <w:rsid w:val="00C766CF"/>
    <w:rsid w:val="00C76D82"/>
    <w:rsid w:val="00C76F5B"/>
    <w:rsid w:val="00C7704E"/>
    <w:rsid w:val="00C77448"/>
    <w:rsid w:val="00C77D20"/>
    <w:rsid w:val="00C8036E"/>
    <w:rsid w:val="00C80BCA"/>
    <w:rsid w:val="00C80CAC"/>
    <w:rsid w:val="00C815FA"/>
    <w:rsid w:val="00C81717"/>
    <w:rsid w:val="00C81A2C"/>
    <w:rsid w:val="00C81A37"/>
    <w:rsid w:val="00C81CD6"/>
    <w:rsid w:val="00C81D45"/>
    <w:rsid w:val="00C81F12"/>
    <w:rsid w:val="00C8231B"/>
    <w:rsid w:val="00C823E0"/>
    <w:rsid w:val="00C827BA"/>
    <w:rsid w:val="00C828A3"/>
    <w:rsid w:val="00C82FEC"/>
    <w:rsid w:val="00C83064"/>
    <w:rsid w:val="00C83520"/>
    <w:rsid w:val="00C8361D"/>
    <w:rsid w:val="00C83A75"/>
    <w:rsid w:val="00C8452D"/>
    <w:rsid w:val="00C846F9"/>
    <w:rsid w:val="00C85894"/>
    <w:rsid w:val="00C858B4"/>
    <w:rsid w:val="00C85F92"/>
    <w:rsid w:val="00C85FCB"/>
    <w:rsid w:val="00C85FE9"/>
    <w:rsid w:val="00C86125"/>
    <w:rsid w:val="00C861BB"/>
    <w:rsid w:val="00C8676A"/>
    <w:rsid w:val="00C86FF4"/>
    <w:rsid w:val="00C87419"/>
    <w:rsid w:val="00C87EF3"/>
    <w:rsid w:val="00C90697"/>
    <w:rsid w:val="00C90BC8"/>
    <w:rsid w:val="00C90C12"/>
    <w:rsid w:val="00C9206F"/>
    <w:rsid w:val="00C923DD"/>
    <w:rsid w:val="00C925E1"/>
    <w:rsid w:val="00C92A54"/>
    <w:rsid w:val="00C92CC3"/>
    <w:rsid w:val="00C92D67"/>
    <w:rsid w:val="00C938B6"/>
    <w:rsid w:val="00C93AC3"/>
    <w:rsid w:val="00C93CCA"/>
    <w:rsid w:val="00C9401B"/>
    <w:rsid w:val="00C940DA"/>
    <w:rsid w:val="00C940FB"/>
    <w:rsid w:val="00C94143"/>
    <w:rsid w:val="00C941DF"/>
    <w:rsid w:val="00C944C5"/>
    <w:rsid w:val="00C950FD"/>
    <w:rsid w:val="00C95CB4"/>
    <w:rsid w:val="00C95E89"/>
    <w:rsid w:val="00C95F8C"/>
    <w:rsid w:val="00C961D3"/>
    <w:rsid w:val="00C96691"/>
    <w:rsid w:val="00C9707B"/>
    <w:rsid w:val="00C9757A"/>
    <w:rsid w:val="00C97A52"/>
    <w:rsid w:val="00CA133B"/>
    <w:rsid w:val="00CA18B0"/>
    <w:rsid w:val="00CA1AFE"/>
    <w:rsid w:val="00CA23D1"/>
    <w:rsid w:val="00CA266E"/>
    <w:rsid w:val="00CA35DD"/>
    <w:rsid w:val="00CA3638"/>
    <w:rsid w:val="00CA3774"/>
    <w:rsid w:val="00CA3878"/>
    <w:rsid w:val="00CA4162"/>
    <w:rsid w:val="00CA4283"/>
    <w:rsid w:val="00CA442F"/>
    <w:rsid w:val="00CA4768"/>
    <w:rsid w:val="00CA47D8"/>
    <w:rsid w:val="00CA4A3D"/>
    <w:rsid w:val="00CA4E8A"/>
    <w:rsid w:val="00CA4ED5"/>
    <w:rsid w:val="00CA5148"/>
    <w:rsid w:val="00CA6403"/>
    <w:rsid w:val="00CA6512"/>
    <w:rsid w:val="00CA6D92"/>
    <w:rsid w:val="00CA7045"/>
    <w:rsid w:val="00CA7169"/>
    <w:rsid w:val="00CA78B7"/>
    <w:rsid w:val="00CA7B56"/>
    <w:rsid w:val="00CA7CE9"/>
    <w:rsid w:val="00CA7EDF"/>
    <w:rsid w:val="00CA7FD4"/>
    <w:rsid w:val="00CB01B5"/>
    <w:rsid w:val="00CB0867"/>
    <w:rsid w:val="00CB0A6A"/>
    <w:rsid w:val="00CB0A79"/>
    <w:rsid w:val="00CB0FA0"/>
    <w:rsid w:val="00CB170F"/>
    <w:rsid w:val="00CB28AE"/>
    <w:rsid w:val="00CB30E5"/>
    <w:rsid w:val="00CB399E"/>
    <w:rsid w:val="00CB3FC1"/>
    <w:rsid w:val="00CB4237"/>
    <w:rsid w:val="00CB442E"/>
    <w:rsid w:val="00CB4C8F"/>
    <w:rsid w:val="00CB4E6D"/>
    <w:rsid w:val="00CB523D"/>
    <w:rsid w:val="00CB5428"/>
    <w:rsid w:val="00CB5FB5"/>
    <w:rsid w:val="00CB605F"/>
    <w:rsid w:val="00CB669A"/>
    <w:rsid w:val="00CB6ACB"/>
    <w:rsid w:val="00CB6D40"/>
    <w:rsid w:val="00CB6E6C"/>
    <w:rsid w:val="00CB73B0"/>
    <w:rsid w:val="00CB7A06"/>
    <w:rsid w:val="00CC0B73"/>
    <w:rsid w:val="00CC0BCF"/>
    <w:rsid w:val="00CC1114"/>
    <w:rsid w:val="00CC11A4"/>
    <w:rsid w:val="00CC236A"/>
    <w:rsid w:val="00CC2A8D"/>
    <w:rsid w:val="00CC2B69"/>
    <w:rsid w:val="00CC31F8"/>
    <w:rsid w:val="00CC37AC"/>
    <w:rsid w:val="00CC3953"/>
    <w:rsid w:val="00CC39AF"/>
    <w:rsid w:val="00CC3B7C"/>
    <w:rsid w:val="00CC4253"/>
    <w:rsid w:val="00CC448C"/>
    <w:rsid w:val="00CC4723"/>
    <w:rsid w:val="00CC4934"/>
    <w:rsid w:val="00CC4F23"/>
    <w:rsid w:val="00CC5058"/>
    <w:rsid w:val="00CC5250"/>
    <w:rsid w:val="00CC548D"/>
    <w:rsid w:val="00CC57CE"/>
    <w:rsid w:val="00CC5B17"/>
    <w:rsid w:val="00CC5C1E"/>
    <w:rsid w:val="00CC60EB"/>
    <w:rsid w:val="00CC6132"/>
    <w:rsid w:val="00CC61DE"/>
    <w:rsid w:val="00CC6643"/>
    <w:rsid w:val="00CC70AF"/>
    <w:rsid w:val="00CC7D80"/>
    <w:rsid w:val="00CD0590"/>
    <w:rsid w:val="00CD0632"/>
    <w:rsid w:val="00CD0800"/>
    <w:rsid w:val="00CD19AB"/>
    <w:rsid w:val="00CD1B24"/>
    <w:rsid w:val="00CD200E"/>
    <w:rsid w:val="00CD2246"/>
    <w:rsid w:val="00CD2EF5"/>
    <w:rsid w:val="00CD343B"/>
    <w:rsid w:val="00CD3AA6"/>
    <w:rsid w:val="00CD40CB"/>
    <w:rsid w:val="00CD4961"/>
    <w:rsid w:val="00CD4B4A"/>
    <w:rsid w:val="00CD4BD9"/>
    <w:rsid w:val="00CD4C4A"/>
    <w:rsid w:val="00CD5039"/>
    <w:rsid w:val="00CD56A7"/>
    <w:rsid w:val="00CD56B2"/>
    <w:rsid w:val="00CD590D"/>
    <w:rsid w:val="00CD5B8D"/>
    <w:rsid w:val="00CD5B8E"/>
    <w:rsid w:val="00CD62D0"/>
    <w:rsid w:val="00CD637E"/>
    <w:rsid w:val="00CD6515"/>
    <w:rsid w:val="00CD67C2"/>
    <w:rsid w:val="00CD6C94"/>
    <w:rsid w:val="00CD6F74"/>
    <w:rsid w:val="00CD7909"/>
    <w:rsid w:val="00CD7A68"/>
    <w:rsid w:val="00CE0123"/>
    <w:rsid w:val="00CE0364"/>
    <w:rsid w:val="00CE03A6"/>
    <w:rsid w:val="00CE08F0"/>
    <w:rsid w:val="00CE1012"/>
    <w:rsid w:val="00CE27BE"/>
    <w:rsid w:val="00CE2BFF"/>
    <w:rsid w:val="00CE30A6"/>
    <w:rsid w:val="00CE3784"/>
    <w:rsid w:val="00CE3FCF"/>
    <w:rsid w:val="00CE45FC"/>
    <w:rsid w:val="00CE4721"/>
    <w:rsid w:val="00CE4D22"/>
    <w:rsid w:val="00CE4DEA"/>
    <w:rsid w:val="00CE54B6"/>
    <w:rsid w:val="00CE5C09"/>
    <w:rsid w:val="00CE69B8"/>
    <w:rsid w:val="00CE6C08"/>
    <w:rsid w:val="00CE6D20"/>
    <w:rsid w:val="00CE79A2"/>
    <w:rsid w:val="00CE7D5D"/>
    <w:rsid w:val="00CF06A8"/>
    <w:rsid w:val="00CF085A"/>
    <w:rsid w:val="00CF0BE1"/>
    <w:rsid w:val="00CF0D08"/>
    <w:rsid w:val="00CF0D69"/>
    <w:rsid w:val="00CF1224"/>
    <w:rsid w:val="00CF18C4"/>
    <w:rsid w:val="00CF192B"/>
    <w:rsid w:val="00CF2696"/>
    <w:rsid w:val="00CF2C1C"/>
    <w:rsid w:val="00CF2C54"/>
    <w:rsid w:val="00CF327F"/>
    <w:rsid w:val="00CF32E1"/>
    <w:rsid w:val="00CF3324"/>
    <w:rsid w:val="00CF37C8"/>
    <w:rsid w:val="00CF37DC"/>
    <w:rsid w:val="00CF3B05"/>
    <w:rsid w:val="00CF400F"/>
    <w:rsid w:val="00CF4180"/>
    <w:rsid w:val="00CF4496"/>
    <w:rsid w:val="00CF4B0F"/>
    <w:rsid w:val="00CF4F36"/>
    <w:rsid w:val="00CF5A8E"/>
    <w:rsid w:val="00CF5DB3"/>
    <w:rsid w:val="00CF5E85"/>
    <w:rsid w:val="00CF66D1"/>
    <w:rsid w:val="00CF744B"/>
    <w:rsid w:val="00CF746C"/>
    <w:rsid w:val="00D008F4"/>
    <w:rsid w:val="00D00A05"/>
    <w:rsid w:val="00D01548"/>
    <w:rsid w:val="00D0156E"/>
    <w:rsid w:val="00D01BCC"/>
    <w:rsid w:val="00D02A5D"/>
    <w:rsid w:val="00D03784"/>
    <w:rsid w:val="00D03965"/>
    <w:rsid w:val="00D0441B"/>
    <w:rsid w:val="00D0473C"/>
    <w:rsid w:val="00D053E0"/>
    <w:rsid w:val="00D05BDA"/>
    <w:rsid w:val="00D06584"/>
    <w:rsid w:val="00D07418"/>
    <w:rsid w:val="00D10241"/>
    <w:rsid w:val="00D1094F"/>
    <w:rsid w:val="00D10B03"/>
    <w:rsid w:val="00D117A5"/>
    <w:rsid w:val="00D11866"/>
    <w:rsid w:val="00D12B12"/>
    <w:rsid w:val="00D12BE7"/>
    <w:rsid w:val="00D1301E"/>
    <w:rsid w:val="00D131A4"/>
    <w:rsid w:val="00D13AA3"/>
    <w:rsid w:val="00D13F1D"/>
    <w:rsid w:val="00D14503"/>
    <w:rsid w:val="00D154AB"/>
    <w:rsid w:val="00D171F2"/>
    <w:rsid w:val="00D17396"/>
    <w:rsid w:val="00D17663"/>
    <w:rsid w:val="00D20D42"/>
    <w:rsid w:val="00D210BE"/>
    <w:rsid w:val="00D211DA"/>
    <w:rsid w:val="00D212FF"/>
    <w:rsid w:val="00D21F39"/>
    <w:rsid w:val="00D23E60"/>
    <w:rsid w:val="00D2427F"/>
    <w:rsid w:val="00D24BAB"/>
    <w:rsid w:val="00D2520A"/>
    <w:rsid w:val="00D2524A"/>
    <w:rsid w:val="00D25723"/>
    <w:rsid w:val="00D264A4"/>
    <w:rsid w:val="00D269D1"/>
    <w:rsid w:val="00D2744B"/>
    <w:rsid w:val="00D2746D"/>
    <w:rsid w:val="00D27B38"/>
    <w:rsid w:val="00D300B0"/>
    <w:rsid w:val="00D30D07"/>
    <w:rsid w:val="00D31BEA"/>
    <w:rsid w:val="00D3275A"/>
    <w:rsid w:val="00D32EC7"/>
    <w:rsid w:val="00D33107"/>
    <w:rsid w:val="00D33255"/>
    <w:rsid w:val="00D33C14"/>
    <w:rsid w:val="00D3452C"/>
    <w:rsid w:val="00D34A9F"/>
    <w:rsid w:val="00D34B95"/>
    <w:rsid w:val="00D34FE9"/>
    <w:rsid w:val="00D351BA"/>
    <w:rsid w:val="00D353E6"/>
    <w:rsid w:val="00D3589E"/>
    <w:rsid w:val="00D35C86"/>
    <w:rsid w:val="00D35FAB"/>
    <w:rsid w:val="00D361C9"/>
    <w:rsid w:val="00D362B8"/>
    <w:rsid w:val="00D366AA"/>
    <w:rsid w:val="00D37869"/>
    <w:rsid w:val="00D37F9F"/>
    <w:rsid w:val="00D4090B"/>
    <w:rsid w:val="00D40E98"/>
    <w:rsid w:val="00D4206B"/>
    <w:rsid w:val="00D420CC"/>
    <w:rsid w:val="00D428A7"/>
    <w:rsid w:val="00D4381D"/>
    <w:rsid w:val="00D43946"/>
    <w:rsid w:val="00D43AF7"/>
    <w:rsid w:val="00D43BBB"/>
    <w:rsid w:val="00D43C79"/>
    <w:rsid w:val="00D43DE4"/>
    <w:rsid w:val="00D43EA9"/>
    <w:rsid w:val="00D444E3"/>
    <w:rsid w:val="00D44C45"/>
    <w:rsid w:val="00D44E3A"/>
    <w:rsid w:val="00D44E52"/>
    <w:rsid w:val="00D45FD4"/>
    <w:rsid w:val="00D462FE"/>
    <w:rsid w:val="00D4662A"/>
    <w:rsid w:val="00D46E6B"/>
    <w:rsid w:val="00D47AC0"/>
    <w:rsid w:val="00D50013"/>
    <w:rsid w:val="00D504EF"/>
    <w:rsid w:val="00D5081C"/>
    <w:rsid w:val="00D50916"/>
    <w:rsid w:val="00D51311"/>
    <w:rsid w:val="00D51C18"/>
    <w:rsid w:val="00D52023"/>
    <w:rsid w:val="00D527BF"/>
    <w:rsid w:val="00D52E6D"/>
    <w:rsid w:val="00D52F8B"/>
    <w:rsid w:val="00D5340A"/>
    <w:rsid w:val="00D54399"/>
    <w:rsid w:val="00D54428"/>
    <w:rsid w:val="00D54493"/>
    <w:rsid w:val="00D54508"/>
    <w:rsid w:val="00D547A6"/>
    <w:rsid w:val="00D548C8"/>
    <w:rsid w:val="00D548CD"/>
    <w:rsid w:val="00D54974"/>
    <w:rsid w:val="00D55AE4"/>
    <w:rsid w:val="00D55F3F"/>
    <w:rsid w:val="00D56135"/>
    <w:rsid w:val="00D56C3C"/>
    <w:rsid w:val="00D57017"/>
    <w:rsid w:val="00D5716D"/>
    <w:rsid w:val="00D573AB"/>
    <w:rsid w:val="00D57C06"/>
    <w:rsid w:val="00D57C1A"/>
    <w:rsid w:val="00D57D55"/>
    <w:rsid w:val="00D603FC"/>
    <w:rsid w:val="00D60461"/>
    <w:rsid w:val="00D60E31"/>
    <w:rsid w:val="00D61084"/>
    <w:rsid w:val="00D610CB"/>
    <w:rsid w:val="00D6111F"/>
    <w:rsid w:val="00D619AA"/>
    <w:rsid w:val="00D61B6F"/>
    <w:rsid w:val="00D61F3D"/>
    <w:rsid w:val="00D63206"/>
    <w:rsid w:val="00D63B68"/>
    <w:rsid w:val="00D64061"/>
    <w:rsid w:val="00D64216"/>
    <w:rsid w:val="00D64507"/>
    <w:rsid w:val="00D64883"/>
    <w:rsid w:val="00D64974"/>
    <w:rsid w:val="00D65FF2"/>
    <w:rsid w:val="00D664CC"/>
    <w:rsid w:val="00D66C05"/>
    <w:rsid w:val="00D6704A"/>
    <w:rsid w:val="00D672E3"/>
    <w:rsid w:val="00D67972"/>
    <w:rsid w:val="00D67CB1"/>
    <w:rsid w:val="00D70285"/>
    <w:rsid w:val="00D704AC"/>
    <w:rsid w:val="00D70757"/>
    <w:rsid w:val="00D71255"/>
    <w:rsid w:val="00D712FD"/>
    <w:rsid w:val="00D713A5"/>
    <w:rsid w:val="00D713F4"/>
    <w:rsid w:val="00D71705"/>
    <w:rsid w:val="00D71E82"/>
    <w:rsid w:val="00D72060"/>
    <w:rsid w:val="00D725DE"/>
    <w:rsid w:val="00D7299D"/>
    <w:rsid w:val="00D72AA9"/>
    <w:rsid w:val="00D72CEF"/>
    <w:rsid w:val="00D731D9"/>
    <w:rsid w:val="00D73341"/>
    <w:rsid w:val="00D733D3"/>
    <w:rsid w:val="00D73825"/>
    <w:rsid w:val="00D73953"/>
    <w:rsid w:val="00D73D15"/>
    <w:rsid w:val="00D73ECA"/>
    <w:rsid w:val="00D745C1"/>
    <w:rsid w:val="00D74745"/>
    <w:rsid w:val="00D75290"/>
    <w:rsid w:val="00D753C4"/>
    <w:rsid w:val="00D75BE5"/>
    <w:rsid w:val="00D76097"/>
    <w:rsid w:val="00D76125"/>
    <w:rsid w:val="00D764BD"/>
    <w:rsid w:val="00D767A0"/>
    <w:rsid w:val="00D76A73"/>
    <w:rsid w:val="00D7703A"/>
    <w:rsid w:val="00D7770F"/>
    <w:rsid w:val="00D777B6"/>
    <w:rsid w:val="00D802D8"/>
    <w:rsid w:val="00D80356"/>
    <w:rsid w:val="00D80398"/>
    <w:rsid w:val="00D8097E"/>
    <w:rsid w:val="00D815A4"/>
    <w:rsid w:val="00D815F7"/>
    <w:rsid w:val="00D818A2"/>
    <w:rsid w:val="00D81C9D"/>
    <w:rsid w:val="00D81CA9"/>
    <w:rsid w:val="00D81CD5"/>
    <w:rsid w:val="00D81D5D"/>
    <w:rsid w:val="00D82893"/>
    <w:rsid w:val="00D83316"/>
    <w:rsid w:val="00D83441"/>
    <w:rsid w:val="00D8378C"/>
    <w:rsid w:val="00D83B31"/>
    <w:rsid w:val="00D84442"/>
    <w:rsid w:val="00D84732"/>
    <w:rsid w:val="00D84929"/>
    <w:rsid w:val="00D85937"/>
    <w:rsid w:val="00D8593F"/>
    <w:rsid w:val="00D85DE3"/>
    <w:rsid w:val="00D86A49"/>
    <w:rsid w:val="00D87526"/>
    <w:rsid w:val="00D87562"/>
    <w:rsid w:val="00D87745"/>
    <w:rsid w:val="00D90BB3"/>
    <w:rsid w:val="00D90E01"/>
    <w:rsid w:val="00D90FBA"/>
    <w:rsid w:val="00D911C2"/>
    <w:rsid w:val="00D91E38"/>
    <w:rsid w:val="00D9212A"/>
    <w:rsid w:val="00D921E5"/>
    <w:rsid w:val="00D924FF"/>
    <w:rsid w:val="00D92741"/>
    <w:rsid w:val="00D92ACC"/>
    <w:rsid w:val="00D92ED2"/>
    <w:rsid w:val="00D9418E"/>
    <w:rsid w:val="00D9443E"/>
    <w:rsid w:val="00D94487"/>
    <w:rsid w:val="00D94837"/>
    <w:rsid w:val="00D953A2"/>
    <w:rsid w:val="00D95A40"/>
    <w:rsid w:val="00D967D4"/>
    <w:rsid w:val="00D969BC"/>
    <w:rsid w:val="00D96D30"/>
    <w:rsid w:val="00D96D87"/>
    <w:rsid w:val="00D9779B"/>
    <w:rsid w:val="00D97818"/>
    <w:rsid w:val="00D979DE"/>
    <w:rsid w:val="00D97ABF"/>
    <w:rsid w:val="00D97B96"/>
    <w:rsid w:val="00DA0231"/>
    <w:rsid w:val="00DA04FB"/>
    <w:rsid w:val="00DA08BF"/>
    <w:rsid w:val="00DA0CA8"/>
    <w:rsid w:val="00DA0DCC"/>
    <w:rsid w:val="00DA0F7D"/>
    <w:rsid w:val="00DA13D5"/>
    <w:rsid w:val="00DA147D"/>
    <w:rsid w:val="00DA161C"/>
    <w:rsid w:val="00DA184D"/>
    <w:rsid w:val="00DA1A97"/>
    <w:rsid w:val="00DA1D66"/>
    <w:rsid w:val="00DA2007"/>
    <w:rsid w:val="00DA29D4"/>
    <w:rsid w:val="00DA29E5"/>
    <w:rsid w:val="00DA3724"/>
    <w:rsid w:val="00DA38F0"/>
    <w:rsid w:val="00DA3A83"/>
    <w:rsid w:val="00DA4DA7"/>
    <w:rsid w:val="00DA5114"/>
    <w:rsid w:val="00DA54CB"/>
    <w:rsid w:val="00DA5A3A"/>
    <w:rsid w:val="00DA5D74"/>
    <w:rsid w:val="00DA6030"/>
    <w:rsid w:val="00DA605C"/>
    <w:rsid w:val="00DA661C"/>
    <w:rsid w:val="00DA6AB3"/>
    <w:rsid w:val="00DA6F79"/>
    <w:rsid w:val="00DA7164"/>
    <w:rsid w:val="00DA7314"/>
    <w:rsid w:val="00DB03DA"/>
    <w:rsid w:val="00DB04F7"/>
    <w:rsid w:val="00DB0BF0"/>
    <w:rsid w:val="00DB0D1F"/>
    <w:rsid w:val="00DB0EDF"/>
    <w:rsid w:val="00DB12A4"/>
    <w:rsid w:val="00DB2126"/>
    <w:rsid w:val="00DB2359"/>
    <w:rsid w:val="00DB253D"/>
    <w:rsid w:val="00DB2C0C"/>
    <w:rsid w:val="00DB32A1"/>
    <w:rsid w:val="00DB32F4"/>
    <w:rsid w:val="00DB38B4"/>
    <w:rsid w:val="00DB398A"/>
    <w:rsid w:val="00DB4205"/>
    <w:rsid w:val="00DB4E81"/>
    <w:rsid w:val="00DB515D"/>
    <w:rsid w:val="00DB51E3"/>
    <w:rsid w:val="00DB530F"/>
    <w:rsid w:val="00DB582E"/>
    <w:rsid w:val="00DB5CF7"/>
    <w:rsid w:val="00DB6007"/>
    <w:rsid w:val="00DB649C"/>
    <w:rsid w:val="00DB68A9"/>
    <w:rsid w:val="00DB6ABA"/>
    <w:rsid w:val="00DB6C68"/>
    <w:rsid w:val="00DB6CE2"/>
    <w:rsid w:val="00DB7043"/>
    <w:rsid w:val="00DB732B"/>
    <w:rsid w:val="00DB7FDD"/>
    <w:rsid w:val="00DC035D"/>
    <w:rsid w:val="00DC0715"/>
    <w:rsid w:val="00DC0968"/>
    <w:rsid w:val="00DC0A72"/>
    <w:rsid w:val="00DC0DC2"/>
    <w:rsid w:val="00DC0E60"/>
    <w:rsid w:val="00DC10A7"/>
    <w:rsid w:val="00DC124C"/>
    <w:rsid w:val="00DC1565"/>
    <w:rsid w:val="00DC1708"/>
    <w:rsid w:val="00DC1889"/>
    <w:rsid w:val="00DC1B4C"/>
    <w:rsid w:val="00DC2033"/>
    <w:rsid w:val="00DC251D"/>
    <w:rsid w:val="00DC2C0F"/>
    <w:rsid w:val="00DC2CF7"/>
    <w:rsid w:val="00DC2F3A"/>
    <w:rsid w:val="00DC313A"/>
    <w:rsid w:val="00DC3699"/>
    <w:rsid w:val="00DC3A49"/>
    <w:rsid w:val="00DC3FA6"/>
    <w:rsid w:val="00DC4149"/>
    <w:rsid w:val="00DC4784"/>
    <w:rsid w:val="00DC544E"/>
    <w:rsid w:val="00DC5875"/>
    <w:rsid w:val="00DC5FFB"/>
    <w:rsid w:val="00DC6C9C"/>
    <w:rsid w:val="00DC6F00"/>
    <w:rsid w:val="00DC73FD"/>
    <w:rsid w:val="00DC75FB"/>
    <w:rsid w:val="00DC7BA2"/>
    <w:rsid w:val="00DC7F50"/>
    <w:rsid w:val="00DD0022"/>
    <w:rsid w:val="00DD0052"/>
    <w:rsid w:val="00DD01C3"/>
    <w:rsid w:val="00DD0F8B"/>
    <w:rsid w:val="00DD16DD"/>
    <w:rsid w:val="00DD1DF3"/>
    <w:rsid w:val="00DD20F4"/>
    <w:rsid w:val="00DD21B2"/>
    <w:rsid w:val="00DD28D4"/>
    <w:rsid w:val="00DD2DBB"/>
    <w:rsid w:val="00DD3095"/>
    <w:rsid w:val="00DD34B6"/>
    <w:rsid w:val="00DD3B56"/>
    <w:rsid w:val="00DD3CC7"/>
    <w:rsid w:val="00DD3CFE"/>
    <w:rsid w:val="00DD3DF9"/>
    <w:rsid w:val="00DD4104"/>
    <w:rsid w:val="00DD4109"/>
    <w:rsid w:val="00DD449D"/>
    <w:rsid w:val="00DD4D6A"/>
    <w:rsid w:val="00DD5F44"/>
    <w:rsid w:val="00DD6456"/>
    <w:rsid w:val="00DD697A"/>
    <w:rsid w:val="00DD6A87"/>
    <w:rsid w:val="00DD7389"/>
    <w:rsid w:val="00DD774A"/>
    <w:rsid w:val="00DD7A4A"/>
    <w:rsid w:val="00DE00BF"/>
    <w:rsid w:val="00DE0290"/>
    <w:rsid w:val="00DE0A27"/>
    <w:rsid w:val="00DE12E4"/>
    <w:rsid w:val="00DE17C6"/>
    <w:rsid w:val="00DE1C7E"/>
    <w:rsid w:val="00DE1E32"/>
    <w:rsid w:val="00DE1FD1"/>
    <w:rsid w:val="00DE2157"/>
    <w:rsid w:val="00DE230A"/>
    <w:rsid w:val="00DE2511"/>
    <w:rsid w:val="00DE2669"/>
    <w:rsid w:val="00DE27C0"/>
    <w:rsid w:val="00DE281C"/>
    <w:rsid w:val="00DE2CE7"/>
    <w:rsid w:val="00DE3321"/>
    <w:rsid w:val="00DE3376"/>
    <w:rsid w:val="00DE36B7"/>
    <w:rsid w:val="00DE4C13"/>
    <w:rsid w:val="00DE508C"/>
    <w:rsid w:val="00DE5A53"/>
    <w:rsid w:val="00DE5CA8"/>
    <w:rsid w:val="00DE6076"/>
    <w:rsid w:val="00DE6289"/>
    <w:rsid w:val="00DE6313"/>
    <w:rsid w:val="00DE648F"/>
    <w:rsid w:val="00DE68D7"/>
    <w:rsid w:val="00DE768F"/>
    <w:rsid w:val="00DE7823"/>
    <w:rsid w:val="00DE7EE2"/>
    <w:rsid w:val="00DF02C6"/>
    <w:rsid w:val="00DF0B9B"/>
    <w:rsid w:val="00DF1678"/>
    <w:rsid w:val="00DF2175"/>
    <w:rsid w:val="00DF21B1"/>
    <w:rsid w:val="00DF25B2"/>
    <w:rsid w:val="00DF2F0A"/>
    <w:rsid w:val="00DF31F1"/>
    <w:rsid w:val="00DF3956"/>
    <w:rsid w:val="00DF3E3C"/>
    <w:rsid w:val="00DF5582"/>
    <w:rsid w:val="00DF558C"/>
    <w:rsid w:val="00DF5722"/>
    <w:rsid w:val="00DF5953"/>
    <w:rsid w:val="00DF5E1A"/>
    <w:rsid w:val="00DF5FC2"/>
    <w:rsid w:val="00DF6115"/>
    <w:rsid w:val="00DF6424"/>
    <w:rsid w:val="00DF6474"/>
    <w:rsid w:val="00DF64D3"/>
    <w:rsid w:val="00DF6B8A"/>
    <w:rsid w:val="00DF7010"/>
    <w:rsid w:val="00DF705A"/>
    <w:rsid w:val="00DF709F"/>
    <w:rsid w:val="00DF72FF"/>
    <w:rsid w:val="00DF7690"/>
    <w:rsid w:val="00DF7EC4"/>
    <w:rsid w:val="00E00D5B"/>
    <w:rsid w:val="00E01AA9"/>
    <w:rsid w:val="00E01C17"/>
    <w:rsid w:val="00E01DE6"/>
    <w:rsid w:val="00E01E62"/>
    <w:rsid w:val="00E02029"/>
    <w:rsid w:val="00E020CA"/>
    <w:rsid w:val="00E02862"/>
    <w:rsid w:val="00E02B0A"/>
    <w:rsid w:val="00E02F83"/>
    <w:rsid w:val="00E02FDB"/>
    <w:rsid w:val="00E0404F"/>
    <w:rsid w:val="00E04188"/>
    <w:rsid w:val="00E05644"/>
    <w:rsid w:val="00E0578C"/>
    <w:rsid w:val="00E0643F"/>
    <w:rsid w:val="00E06ABD"/>
    <w:rsid w:val="00E06FD4"/>
    <w:rsid w:val="00E07456"/>
    <w:rsid w:val="00E075A2"/>
    <w:rsid w:val="00E07957"/>
    <w:rsid w:val="00E07B4B"/>
    <w:rsid w:val="00E07D62"/>
    <w:rsid w:val="00E1028B"/>
    <w:rsid w:val="00E10682"/>
    <w:rsid w:val="00E108AC"/>
    <w:rsid w:val="00E10CC4"/>
    <w:rsid w:val="00E11076"/>
    <w:rsid w:val="00E11567"/>
    <w:rsid w:val="00E11A4C"/>
    <w:rsid w:val="00E124A3"/>
    <w:rsid w:val="00E130AF"/>
    <w:rsid w:val="00E13358"/>
    <w:rsid w:val="00E13CE5"/>
    <w:rsid w:val="00E13DF2"/>
    <w:rsid w:val="00E14004"/>
    <w:rsid w:val="00E142BE"/>
    <w:rsid w:val="00E148CF"/>
    <w:rsid w:val="00E14BC9"/>
    <w:rsid w:val="00E1502F"/>
    <w:rsid w:val="00E150F8"/>
    <w:rsid w:val="00E154E7"/>
    <w:rsid w:val="00E15D8D"/>
    <w:rsid w:val="00E16756"/>
    <w:rsid w:val="00E1687E"/>
    <w:rsid w:val="00E16FFF"/>
    <w:rsid w:val="00E17600"/>
    <w:rsid w:val="00E17AA1"/>
    <w:rsid w:val="00E17B60"/>
    <w:rsid w:val="00E17C18"/>
    <w:rsid w:val="00E200AC"/>
    <w:rsid w:val="00E2026A"/>
    <w:rsid w:val="00E2034C"/>
    <w:rsid w:val="00E206C3"/>
    <w:rsid w:val="00E206FE"/>
    <w:rsid w:val="00E21150"/>
    <w:rsid w:val="00E21C27"/>
    <w:rsid w:val="00E22015"/>
    <w:rsid w:val="00E2219C"/>
    <w:rsid w:val="00E2250E"/>
    <w:rsid w:val="00E2253E"/>
    <w:rsid w:val="00E22940"/>
    <w:rsid w:val="00E229A3"/>
    <w:rsid w:val="00E23342"/>
    <w:rsid w:val="00E2368E"/>
    <w:rsid w:val="00E237CE"/>
    <w:rsid w:val="00E23CCE"/>
    <w:rsid w:val="00E24023"/>
    <w:rsid w:val="00E241D5"/>
    <w:rsid w:val="00E24567"/>
    <w:rsid w:val="00E24628"/>
    <w:rsid w:val="00E247EB"/>
    <w:rsid w:val="00E252F0"/>
    <w:rsid w:val="00E253AC"/>
    <w:rsid w:val="00E25491"/>
    <w:rsid w:val="00E2577F"/>
    <w:rsid w:val="00E259D0"/>
    <w:rsid w:val="00E25A9F"/>
    <w:rsid w:val="00E25E9E"/>
    <w:rsid w:val="00E26365"/>
    <w:rsid w:val="00E268B7"/>
    <w:rsid w:val="00E26C98"/>
    <w:rsid w:val="00E27249"/>
    <w:rsid w:val="00E27A27"/>
    <w:rsid w:val="00E27DB7"/>
    <w:rsid w:val="00E30EA2"/>
    <w:rsid w:val="00E310F5"/>
    <w:rsid w:val="00E316D0"/>
    <w:rsid w:val="00E31FA3"/>
    <w:rsid w:val="00E32043"/>
    <w:rsid w:val="00E320AB"/>
    <w:rsid w:val="00E324F7"/>
    <w:rsid w:val="00E325EC"/>
    <w:rsid w:val="00E3279A"/>
    <w:rsid w:val="00E32BD1"/>
    <w:rsid w:val="00E32DB7"/>
    <w:rsid w:val="00E335C1"/>
    <w:rsid w:val="00E33B34"/>
    <w:rsid w:val="00E341D1"/>
    <w:rsid w:val="00E34423"/>
    <w:rsid w:val="00E34A17"/>
    <w:rsid w:val="00E34AD9"/>
    <w:rsid w:val="00E34EB3"/>
    <w:rsid w:val="00E35001"/>
    <w:rsid w:val="00E350CE"/>
    <w:rsid w:val="00E35558"/>
    <w:rsid w:val="00E356EC"/>
    <w:rsid w:val="00E36495"/>
    <w:rsid w:val="00E36620"/>
    <w:rsid w:val="00E36940"/>
    <w:rsid w:val="00E36B7C"/>
    <w:rsid w:val="00E36D0C"/>
    <w:rsid w:val="00E37799"/>
    <w:rsid w:val="00E40406"/>
    <w:rsid w:val="00E40838"/>
    <w:rsid w:val="00E40E9C"/>
    <w:rsid w:val="00E40F2C"/>
    <w:rsid w:val="00E420C4"/>
    <w:rsid w:val="00E423DD"/>
    <w:rsid w:val="00E424B5"/>
    <w:rsid w:val="00E42A7A"/>
    <w:rsid w:val="00E42FF2"/>
    <w:rsid w:val="00E4300F"/>
    <w:rsid w:val="00E434E4"/>
    <w:rsid w:val="00E4352C"/>
    <w:rsid w:val="00E4369B"/>
    <w:rsid w:val="00E43A7C"/>
    <w:rsid w:val="00E43CCC"/>
    <w:rsid w:val="00E43F8C"/>
    <w:rsid w:val="00E4421F"/>
    <w:rsid w:val="00E446C5"/>
    <w:rsid w:val="00E44824"/>
    <w:rsid w:val="00E449FF"/>
    <w:rsid w:val="00E45515"/>
    <w:rsid w:val="00E45899"/>
    <w:rsid w:val="00E45A7C"/>
    <w:rsid w:val="00E45E40"/>
    <w:rsid w:val="00E45EEF"/>
    <w:rsid w:val="00E461DB"/>
    <w:rsid w:val="00E46474"/>
    <w:rsid w:val="00E46692"/>
    <w:rsid w:val="00E47133"/>
    <w:rsid w:val="00E47DBD"/>
    <w:rsid w:val="00E5031D"/>
    <w:rsid w:val="00E5044E"/>
    <w:rsid w:val="00E51437"/>
    <w:rsid w:val="00E51478"/>
    <w:rsid w:val="00E5175E"/>
    <w:rsid w:val="00E51B59"/>
    <w:rsid w:val="00E52448"/>
    <w:rsid w:val="00E5276C"/>
    <w:rsid w:val="00E53A60"/>
    <w:rsid w:val="00E54093"/>
    <w:rsid w:val="00E55F88"/>
    <w:rsid w:val="00E5609C"/>
    <w:rsid w:val="00E56430"/>
    <w:rsid w:val="00E573C4"/>
    <w:rsid w:val="00E57423"/>
    <w:rsid w:val="00E57681"/>
    <w:rsid w:val="00E57BC2"/>
    <w:rsid w:val="00E616FE"/>
    <w:rsid w:val="00E624CB"/>
    <w:rsid w:val="00E62980"/>
    <w:rsid w:val="00E629D3"/>
    <w:rsid w:val="00E62A09"/>
    <w:rsid w:val="00E62AD3"/>
    <w:rsid w:val="00E62B1D"/>
    <w:rsid w:val="00E62E22"/>
    <w:rsid w:val="00E63CCF"/>
    <w:rsid w:val="00E64228"/>
    <w:rsid w:val="00E655AD"/>
    <w:rsid w:val="00E6596B"/>
    <w:rsid w:val="00E65D5F"/>
    <w:rsid w:val="00E65E85"/>
    <w:rsid w:val="00E66FCA"/>
    <w:rsid w:val="00E67496"/>
    <w:rsid w:val="00E67AF3"/>
    <w:rsid w:val="00E708AB"/>
    <w:rsid w:val="00E70904"/>
    <w:rsid w:val="00E713E8"/>
    <w:rsid w:val="00E71553"/>
    <w:rsid w:val="00E71BB4"/>
    <w:rsid w:val="00E71DFB"/>
    <w:rsid w:val="00E71F2A"/>
    <w:rsid w:val="00E7207E"/>
    <w:rsid w:val="00E72136"/>
    <w:rsid w:val="00E72374"/>
    <w:rsid w:val="00E723FD"/>
    <w:rsid w:val="00E72610"/>
    <w:rsid w:val="00E72912"/>
    <w:rsid w:val="00E72A70"/>
    <w:rsid w:val="00E72A71"/>
    <w:rsid w:val="00E72E75"/>
    <w:rsid w:val="00E734B8"/>
    <w:rsid w:val="00E73A36"/>
    <w:rsid w:val="00E7490D"/>
    <w:rsid w:val="00E74911"/>
    <w:rsid w:val="00E74E62"/>
    <w:rsid w:val="00E753B6"/>
    <w:rsid w:val="00E756E2"/>
    <w:rsid w:val="00E75706"/>
    <w:rsid w:val="00E75797"/>
    <w:rsid w:val="00E7594F"/>
    <w:rsid w:val="00E7595F"/>
    <w:rsid w:val="00E75BD2"/>
    <w:rsid w:val="00E76004"/>
    <w:rsid w:val="00E7662C"/>
    <w:rsid w:val="00E779BE"/>
    <w:rsid w:val="00E77C28"/>
    <w:rsid w:val="00E77C7B"/>
    <w:rsid w:val="00E77D34"/>
    <w:rsid w:val="00E8040F"/>
    <w:rsid w:val="00E8048B"/>
    <w:rsid w:val="00E80F91"/>
    <w:rsid w:val="00E81367"/>
    <w:rsid w:val="00E81864"/>
    <w:rsid w:val="00E81B79"/>
    <w:rsid w:val="00E82AD6"/>
    <w:rsid w:val="00E82CB9"/>
    <w:rsid w:val="00E82E11"/>
    <w:rsid w:val="00E83195"/>
    <w:rsid w:val="00E8381B"/>
    <w:rsid w:val="00E83EF7"/>
    <w:rsid w:val="00E83FD4"/>
    <w:rsid w:val="00E84036"/>
    <w:rsid w:val="00E840D2"/>
    <w:rsid w:val="00E84915"/>
    <w:rsid w:val="00E85235"/>
    <w:rsid w:val="00E858E0"/>
    <w:rsid w:val="00E86257"/>
    <w:rsid w:val="00E86A37"/>
    <w:rsid w:val="00E86FAC"/>
    <w:rsid w:val="00E87298"/>
    <w:rsid w:val="00E8751A"/>
    <w:rsid w:val="00E8777C"/>
    <w:rsid w:val="00E8796A"/>
    <w:rsid w:val="00E87EA6"/>
    <w:rsid w:val="00E87FB4"/>
    <w:rsid w:val="00E87FBD"/>
    <w:rsid w:val="00E90482"/>
    <w:rsid w:val="00E90854"/>
    <w:rsid w:val="00E908FD"/>
    <w:rsid w:val="00E9126A"/>
    <w:rsid w:val="00E91747"/>
    <w:rsid w:val="00E929E7"/>
    <w:rsid w:val="00E92BFD"/>
    <w:rsid w:val="00E93306"/>
    <w:rsid w:val="00E93365"/>
    <w:rsid w:val="00E93367"/>
    <w:rsid w:val="00E934E1"/>
    <w:rsid w:val="00E93566"/>
    <w:rsid w:val="00E93943"/>
    <w:rsid w:val="00E939CE"/>
    <w:rsid w:val="00E940C5"/>
    <w:rsid w:val="00E941D5"/>
    <w:rsid w:val="00E9450B"/>
    <w:rsid w:val="00E948D4"/>
    <w:rsid w:val="00E955C6"/>
    <w:rsid w:val="00E95860"/>
    <w:rsid w:val="00E95CD9"/>
    <w:rsid w:val="00E95D40"/>
    <w:rsid w:val="00E9605E"/>
    <w:rsid w:val="00E964E8"/>
    <w:rsid w:val="00E9675C"/>
    <w:rsid w:val="00E967D6"/>
    <w:rsid w:val="00E96896"/>
    <w:rsid w:val="00E9711F"/>
    <w:rsid w:val="00E97288"/>
    <w:rsid w:val="00E976DB"/>
    <w:rsid w:val="00E97820"/>
    <w:rsid w:val="00E97D5A"/>
    <w:rsid w:val="00E97FD9"/>
    <w:rsid w:val="00EA012D"/>
    <w:rsid w:val="00EA05C7"/>
    <w:rsid w:val="00EA0F8B"/>
    <w:rsid w:val="00EA0F97"/>
    <w:rsid w:val="00EA106B"/>
    <w:rsid w:val="00EA13CB"/>
    <w:rsid w:val="00EA1472"/>
    <w:rsid w:val="00EA165A"/>
    <w:rsid w:val="00EA20E1"/>
    <w:rsid w:val="00EA248B"/>
    <w:rsid w:val="00EA2AB7"/>
    <w:rsid w:val="00EA2BC0"/>
    <w:rsid w:val="00EA3184"/>
    <w:rsid w:val="00EA418A"/>
    <w:rsid w:val="00EA4192"/>
    <w:rsid w:val="00EA4B61"/>
    <w:rsid w:val="00EA4C57"/>
    <w:rsid w:val="00EA55EE"/>
    <w:rsid w:val="00EA5774"/>
    <w:rsid w:val="00EA5EB8"/>
    <w:rsid w:val="00EA5ECD"/>
    <w:rsid w:val="00EA5ECF"/>
    <w:rsid w:val="00EA69F7"/>
    <w:rsid w:val="00EA6A7D"/>
    <w:rsid w:val="00EA6BF3"/>
    <w:rsid w:val="00EA6CB4"/>
    <w:rsid w:val="00EA722E"/>
    <w:rsid w:val="00EA78CE"/>
    <w:rsid w:val="00EA792E"/>
    <w:rsid w:val="00EA7B91"/>
    <w:rsid w:val="00EB01FE"/>
    <w:rsid w:val="00EB07B2"/>
    <w:rsid w:val="00EB19A0"/>
    <w:rsid w:val="00EB1AB6"/>
    <w:rsid w:val="00EB235E"/>
    <w:rsid w:val="00EB2AA2"/>
    <w:rsid w:val="00EB3779"/>
    <w:rsid w:val="00EB3CAB"/>
    <w:rsid w:val="00EB4701"/>
    <w:rsid w:val="00EB4B79"/>
    <w:rsid w:val="00EB51E6"/>
    <w:rsid w:val="00EB5501"/>
    <w:rsid w:val="00EB6250"/>
    <w:rsid w:val="00EB6368"/>
    <w:rsid w:val="00EB66B5"/>
    <w:rsid w:val="00EB67E8"/>
    <w:rsid w:val="00EB6B6C"/>
    <w:rsid w:val="00EB6B9B"/>
    <w:rsid w:val="00EB6DB2"/>
    <w:rsid w:val="00EB70AF"/>
    <w:rsid w:val="00EB73B0"/>
    <w:rsid w:val="00EB74A8"/>
    <w:rsid w:val="00EB7C6F"/>
    <w:rsid w:val="00EC089B"/>
    <w:rsid w:val="00EC1028"/>
    <w:rsid w:val="00EC1095"/>
    <w:rsid w:val="00EC13AB"/>
    <w:rsid w:val="00EC1842"/>
    <w:rsid w:val="00EC22BB"/>
    <w:rsid w:val="00EC28FA"/>
    <w:rsid w:val="00EC2E92"/>
    <w:rsid w:val="00EC34CB"/>
    <w:rsid w:val="00EC39DA"/>
    <w:rsid w:val="00EC3D08"/>
    <w:rsid w:val="00EC4804"/>
    <w:rsid w:val="00EC49FB"/>
    <w:rsid w:val="00EC4D20"/>
    <w:rsid w:val="00EC5234"/>
    <w:rsid w:val="00EC599B"/>
    <w:rsid w:val="00EC5B60"/>
    <w:rsid w:val="00EC64AB"/>
    <w:rsid w:val="00EC6C1A"/>
    <w:rsid w:val="00EC6DDD"/>
    <w:rsid w:val="00EC6FB9"/>
    <w:rsid w:val="00EC780E"/>
    <w:rsid w:val="00EC792B"/>
    <w:rsid w:val="00EC7DF5"/>
    <w:rsid w:val="00ED04B2"/>
    <w:rsid w:val="00ED08B4"/>
    <w:rsid w:val="00ED0E47"/>
    <w:rsid w:val="00ED0F39"/>
    <w:rsid w:val="00ED0FFD"/>
    <w:rsid w:val="00ED1683"/>
    <w:rsid w:val="00ED1D1E"/>
    <w:rsid w:val="00ED1D9D"/>
    <w:rsid w:val="00ED21BD"/>
    <w:rsid w:val="00ED23E4"/>
    <w:rsid w:val="00ED242D"/>
    <w:rsid w:val="00ED2640"/>
    <w:rsid w:val="00ED27FA"/>
    <w:rsid w:val="00ED28BF"/>
    <w:rsid w:val="00ED28D8"/>
    <w:rsid w:val="00ED2DE1"/>
    <w:rsid w:val="00ED355B"/>
    <w:rsid w:val="00ED3635"/>
    <w:rsid w:val="00ED3997"/>
    <w:rsid w:val="00ED3ECB"/>
    <w:rsid w:val="00ED4194"/>
    <w:rsid w:val="00ED4CDF"/>
    <w:rsid w:val="00ED51F7"/>
    <w:rsid w:val="00ED558C"/>
    <w:rsid w:val="00ED62A0"/>
    <w:rsid w:val="00ED6692"/>
    <w:rsid w:val="00EE0503"/>
    <w:rsid w:val="00EE0829"/>
    <w:rsid w:val="00EE0FCD"/>
    <w:rsid w:val="00EE150E"/>
    <w:rsid w:val="00EE16B8"/>
    <w:rsid w:val="00EE1C73"/>
    <w:rsid w:val="00EE2413"/>
    <w:rsid w:val="00EE2440"/>
    <w:rsid w:val="00EE2557"/>
    <w:rsid w:val="00EE2BAA"/>
    <w:rsid w:val="00EE2DB6"/>
    <w:rsid w:val="00EE3602"/>
    <w:rsid w:val="00EE3CAC"/>
    <w:rsid w:val="00EE3EB3"/>
    <w:rsid w:val="00EE419A"/>
    <w:rsid w:val="00EE454D"/>
    <w:rsid w:val="00EE4635"/>
    <w:rsid w:val="00EE4C8F"/>
    <w:rsid w:val="00EE57B2"/>
    <w:rsid w:val="00EE5D0A"/>
    <w:rsid w:val="00EE6297"/>
    <w:rsid w:val="00EE6680"/>
    <w:rsid w:val="00EE6845"/>
    <w:rsid w:val="00EE68F6"/>
    <w:rsid w:val="00EE761E"/>
    <w:rsid w:val="00EE7887"/>
    <w:rsid w:val="00EE78F1"/>
    <w:rsid w:val="00EF0438"/>
    <w:rsid w:val="00EF0AD7"/>
    <w:rsid w:val="00EF0B16"/>
    <w:rsid w:val="00EF0EF5"/>
    <w:rsid w:val="00EF1100"/>
    <w:rsid w:val="00EF116D"/>
    <w:rsid w:val="00EF188E"/>
    <w:rsid w:val="00EF221F"/>
    <w:rsid w:val="00EF23A3"/>
    <w:rsid w:val="00EF2C7B"/>
    <w:rsid w:val="00EF2EB5"/>
    <w:rsid w:val="00EF301C"/>
    <w:rsid w:val="00EF3776"/>
    <w:rsid w:val="00EF39C8"/>
    <w:rsid w:val="00EF4052"/>
    <w:rsid w:val="00EF4AA5"/>
    <w:rsid w:val="00EF4CED"/>
    <w:rsid w:val="00EF5196"/>
    <w:rsid w:val="00EF59EC"/>
    <w:rsid w:val="00EF5A88"/>
    <w:rsid w:val="00EF5C39"/>
    <w:rsid w:val="00EF606E"/>
    <w:rsid w:val="00EF617F"/>
    <w:rsid w:val="00EF63E3"/>
    <w:rsid w:val="00EF68E0"/>
    <w:rsid w:val="00EF6A7E"/>
    <w:rsid w:val="00EF743D"/>
    <w:rsid w:val="00EF7631"/>
    <w:rsid w:val="00EF764E"/>
    <w:rsid w:val="00F00774"/>
    <w:rsid w:val="00F00CC8"/>
    <w:rsid w:val="00F017FE"/>
    <w:rsid w:val="00F01AA7"/>
    <w:rsid w:val="00F029B8"/>
    <w:rsid w:val="00F02F6C"/>
    <w:rsid w:val="00F033ED"/>
    <w:rsid w:val="00F034E4"/>
    <w:rsid w:val="00F03774"/>
    <w:rsid w:val="00F038C2"/>
    <w:rsid w:val="00F038E3"/>
    <w:rsid w:val="00F04959"/>
    <w:rsid w:val="00F04A63"/>
    <w:rsid w:val="00F04C60"/>
    <w:rsid w:val="00F05715"/>
    <w:rsid w:val="00F05CDF"/>
    <w:rsid w:val="00F060FE"/>
    <w:rsid w:val="00F064BD"/>
    <w:rsid w:val="00F06600"/>
    <w:rsid w:val="00F06653"/>
    <w:rsid w:val="00F06C36"/>
    <w:rsid w:val="00F072DC"/>
    <w:rsid w:val="00F072DD"/>
    <w:rsid w:val="00F10021"/>
    <w:rsid w:val="00F105F8"/>
    <w:rsid w:val="00F10E2A"/>
    <w:rsid w:val="00F10ED8"/>
    <w:rsid w:val="00F110D6"/>
    <w:rsid w:val="00F110ED"/>
    <w:rsid w:val="00F11B19"/>
    <w:rsid w:val="00F12318"/>
    <w:rsid w:val="00F12727"/>
    <w:rsid w:val="00F13508"/>
    <w:rsid w:val="00F15242"/>
    <w:rsid w:val="00F15557"/>
    <w:rsid w:val="00F158E1"/>
    <w:rsid w:val="00F160ED"/>
    <w:rsid w:val="00F165FB"/>
    <w:rsid w:val="00F167BC"/>
    <w:rsid w:val="00F16CED"/>
    <w:rsid w:val="00F16F6F"/>
    <w:rsid w:val="00F174E1"/>
    <w:rsid w:val="00F175A9"/>
    <w:rsid w:val="00F17809"/>
    <w:rsid w:val="00F17FFB"/>
    <w:rsid w:val="00F20A0F"/>
    <w:rsid w:val="00F216DE"/>
    <w:rsid w:val="00F21B6D"/>
    <w:rsid w:val="00F2336C"/>
    <w:rsid w:val="00F235C7"/>
    <w:rsid w:val="00F23E0C"/>
    <w:rsid w:val="00F24569"/>
    <w:rsid w:val="00F249F7"/>
    <w:rsid w:val="00F24AA2"/>
    <w:rsid w:val="00F24DFA"/>
    <w:rsid w:val="00F2510C"/>
    <w:rsid w:val="00F257C7"/>
    <w:rsid w:val="00F25D99"/>
    <w:rsid w:val="00F2629E"/>
    <w:rsid w:val="00F26387"/>
    <w:rsid w:val="00F26393"/>
    <w:rsid w:val="00F26576"/>
    <w:rsid w:val="00F273AF"/>
    <w:rsid w:val="00F277C6"/>
    <w:rsid w:val="00F279F4"/>
    <w:rsid w:val="00F30468"/>
    <w:rsid w:val="00F308EB"/>
    <w:rsid w:val="00F30E0B"/>
    <w:rsid w:val="00F311FA"/>
    <w:rsid w:val="00F313DB"/>
    <w:rsid w:val="00F31508"/>
    <w:rsid w:val="00F31A2F"/>
    <w:rsid w:val="00F31F5A"/>
    <w:rsid w:val="00F322E6"/>
    <w:rsid w:val="00F32608"/>
    <w:rsid w:val="00F327A7"/>
    <w:rsid w:val="00F33335"/>
    <w:rsid w:val="00F335A1"/>
    <w:rsid w:val="00F3369C"/>
    <w:rsid w:val="00F33787"/>
    <w:rsid w:val="00F33977"/>
    <w:rsid w:val="00F33D09"/>
    <w:rsid w:val="00F34474"/>
    <w:rsid w:val="00F34903"/>
    <w:rsid w:val="00F34929"/>
    <w:rsid w:val="00F34A10"/>
    <w:rsid w:val="00F34A7B"/>
    <w:rsid w:val="00F34E2D"/>
    <w:rsid w:val="00F35153"/>
    <w:rsid w:val="00F353BD"/>
    <w:rsid w:val="00F35548"/>
    <w:rsid w:val="00F3554D"/>
    <w:rsid w:val="00F3590F"/>
    <w:rsid w:val="00F35A81"/>
    <w:rsid w:val="00F35A99"/>
    <w:rsid w:val="00F35BEF"/>
    <w:rsid w:val="00F35E36"/>
    <w:rsid w:val="00F35E4A"/>
    <w:rsid w:val="00F36462"/>
    <w:rsid w:val="00F36606"/>
    <w:rsid w:val="00F3720E"/>
    <w:rsid w:val="00F37365"/>
    <w:rsid w:val="00F37B6C"/>
    <w:rsid w:val="00F409EB"/>
    <w:rsid w:val="00F409F5"/>
    <w:rsid w:val="00F40AB0"/>
    <w:rsid w:val="00F4115C"/>
    <w:rsid w:val="00F4189B"/>
    <w:rsid w:val="00F41CAA"/>
    <w:rsid w:val="00F41E27"/>
    <w:rsid w:val="00F4201E"/>
    <w:rsid w:val="00F4220B"/>
    <w:rsid w:val="00F42360"/>
    <w:rsid w:val="00F427B5"/>
    <w:rsid w:val="00F429DA"/>
    <w:rsid w:val="00F4304E"/>
    <w:rsid w:val="00F43F5C"/>
    <w:rsid w:val="00F44295"/>
    <w:rsid w:val="00F448DA"/>
    <w:rsid w:val="00F4493E"/>
    <w:rsid w:val="00F4567B"/>
    <w:rsid w:val="00F45B75"/>
    <w:rsid w:val="00F45D49"/>
    <w:rsid w:val="00F464D0"/>
    <w:rsid w:val="00F464F7"/>
    <w:rsid w:val="00F465E7"/>
    <w:rsid w:val="00F46C31"/>
    <w:rsid w:val="00F47F13"/>
    <w:rsid w:val="00F503B5"/>
    <w:rsid w:val="00F503C8"/>
    <w:rsid w:val="00F503FA"/>
    <w:rsid w:val="00F50BAF"/>
    <w:rsid w:val="00F51304"/>
    <w:rsid w:val="00F5139E"/>
    <w:rsid w:val="00F513F9"/>
    <w:rsid w:val="00F514ED"/>
    <w:rsid w:val="00F5199A"/>
    <w:rsid w:val="00F51BBF"/>
    <w:rsid w:val="00F539A5"/>
    <w:rsid w:val="00F541D9"/>
    <w:rsid w:val="00F542D8"/>
    <w:rsid w:val="00F551AF"/>
    <w:rsid w:val="00F5568C"/>
    <w:rsid w:val="00F559DB"/>
    <w:rsid w:val="00F56095"/>
    <w:rsid w:val="00F563B2"/>
    <w:rsid w:val="00F56435"/>
    <w:rsid w:val="00F565E1"/>
    <w:rsid w:val="00F5665F"/>
    <w:rsid w:val="00F57F98"/>
    <w:rsid w:val="00F60079"/>
    <w:rsid w:val="00F61317"/>
    <w:rsid w:val="00F61E9E"/>
    <w:rsid w:val="00F61EE7"/>
    <w:rsid w:val="00F62CA5"/>
    <w:rsid w:val="00F63826"/>
    <w:rsid w:val="00F639CA"/>
    <w:rsid w:val="00F63C22"/>
    <w:rsid w:val="00F6442F"/>
    <w:rsid w:val="00F64690"/>
    <w:rsid w:val="00F6476A"/>
    <w:rsid w:val="00F64B35"/>
    <w:rsid w:val="00F64CAE"/>
    <w:rsid w:val="00F65005"/>
    <w:rsid w:val="00F650A2"/>
    <w:rsid w:val="00F65195"/>
    <w:rsid w:val="00F652A7"/>
    <w:rsid w:val="00F656A8"/>
    <w:rsid w:val="00F6595A"/>
    <w:rsid w:val="00F65C1A"/>
    <w:rsid w:val="00F66005"/>
    <w:rsid w:val="00F669D8"/>
    <w:rsid w:val="00F67043"/>
    <w:rsid w:val="00F67196"/>
    <w:rsid w:val="00F6784E"/>
    <w:rsid w:val="00F70911"/>
    <w:rsid w:val="00F70C9E"/>
    <w:rsid w:val="00F70DF5"/>
    <w:rsid w:val="00F70E10"/>
    <w:rsid w:val="00F7101D"/>
    <w:rsid w:val="00F71960"/>
    <w:rsid w:val="00F71FE3"/>
    <w:rsid w:val="00F72C1C"/>
    <w:rsid w:val="00F731CA"/>
    <w:rsid w:val="00F7326B"/>
    <w:rsid w:val="00F73611"/>
    <w:rsid w:val="00F73840"/>
    <w:rsid w:val="00F740D6"/>
    <w:rsid w:val="00F74C0C"/>
    <w:rsid w:val="00F74D2C"/>
    <w:rsid w:val="00F75207"/>
    <w:rsid w:val="00F756A5"/>
    <w:rsid w:val="00F76376"/>
    <w:rsid w:val="00F7677E"/>
    <w:rsid w:val="00F7698B"/>
    <w:rsid w:val="00F772F1"/>
    <w:rsid w:val="00F7793D"/>
    <w:rsid w:val="00F80082"/>
    <w:rsid w:val="00F80BDA"/>
    <w:rsid w:val="00F80EF4"/>
    <w:rsid w:val="00F81132"/>
    <w:rsid w:val="00F81B40"/>
    <w:rsid w:val="00F823E8"/>
    <w:rsid w:val="00F82B22"/>
    <w:rsid w:val="00F82F99"/>
    <w:rsid w:val="00F8333D"/>
    <w:rsid w:val="00F836F4"/>
    <w:rsid w:val="00F8380E"/>
    <w:rsid w:val="00F83E72"/>
    <w:rsid w:val="00F83F39"/>
    <w:rsid w:val="00F8432D"/>
    <w:rsid w:val="00F8484B"/>
    <w:rsid w:val="00F84A74"/>
    <w:rsid w:val="00F84EB2"/>
    <w:rsid w:val="00F851E6"/>
    <w:rsid w:val="00F85250"/>
    <w:rsid w:val="00F85E0E"/>
    <w:rsid w:val="00F85E76"/>
    <w:rsid w:val="00F86606"/>
    <w:rsid w:val="00F8722C"/>
    <w:rsid w:val="00F873BA"/>
    <w:rsid w:val="00F87670"/>
    <w:rsid w:val="00F90C8D"/>
    <w:rsid w:val="00F91050"/>
    <w:rsid w:val="00F920DE"/>
    <w:rsid w:val="00F926BA"/>
    <w:rsid w:val="00F92BD5"/>
    <w:rsid w:val="00F9304E"/>
    <w:rsid w:val="00F932CF"/>
    <w:rsid w:val="00F93BBA"/>
    <w:rsid w:val="00F93E07"/>
    <w:rsid w:val="00F93F9E"/>
    <w:rsid w:val="00F947B9"/>
    <w:rsid w:val="00F94910"/>
    <w:rsid w:val="00F94D0D"/>
    <w:rsid w:val="00F951A6"/>
    <w:rsid w:val="00F952B7"/>
    <w:rsid w:val="00F958F9"/>
    <w:rsid w:val="00F95996"/>
    <w:rsid w:val="00F95BD1"/>
    <w:rsid w:val="00F95EE8"/>
    <w:rsid w:val="00F961D6"/>
    <w:rsid w:val="00F965B9"/>
    <w:rsid w:val="00F96B53"/>
    <w:rsid w:val="00F970DF"/>
    <w:rsid w:val="00F97C7B"/>
    <w:rsid w:val="00FA00FE"/>
    <w:rsid w:val="00FA0614"/>
    <w:rsid w:val="00FA0615"/>
    <w:rsid w:val="00FA08BF"/>
    <w:rsid w:val="00FA0D3F"/>
    <w:rsid w:val="00FA11C1"/>
    <w:rsid w:val="00FA17AC"/>
    <w:rsid w:val="00FA18E4"/>
    <w:rsid w:val="00FA1FDE"/>
    <w:rsid w:val="00FA235F"/>
    <w:rsid w:val="00FA2917"/>
    <w:rsid w:val="00FA2D5E"/>
    <w:rsid w:val="00FA2DD0"/>
    <w:rsid w:val="00FA4770"/>
    <w:rsid w:val="00FA5190"/>
    <w:rsid w:val="00FA5348"/>
    <w:rsid w:val="00FA55AD"/>
    <w:rsid w:val="00FA6549"/>
    <w:rsid w:val="00FA6E08"/>
    <w:rsid w:val="00FA6F94"/>
    <w:rsid w:val="00FA70FF"/>
    <w:rsid w:val="00FA72C3"/>
    <w:rsid w:val="00FA77A7"/>
    <w:rsid w:val="00FA792A"/>
    <w:rsid w:val="00FA7FAA"/>
    <w:rsid w:val="00FB1052"/>
    <w:rsid w:val="00FB12AA"/>
    <w:rsid w:val="00FB18AC"/>
    <w:rsid w:val="00FB20B2"/>
    <w:rsid w:val="00FB20D1"/>
    <w:rsid w:val="00FB22A1"/>
    <w:rsid w:val="00FB2687"/>
    <w:rsid w:val="00FB3117"/>
    <w:rsid w:val="00FB33F3"/>
    <w:rsid w:val="00FB3493"/>
    <w:rsid w:val="00FB35BE"/>
    <w:rsid w:val="00FB3654"/>
    <w:rsid w:val="00FB4097"/>
    <w:rsid w:val="00FB5990"/>
    <w:rsid w:val="00FB60D0"/>
    <w:rsid w:val="00FB6288"/>
    <w:rsid w:val="00FB62A8"/>
    <w:rsid w:val="00FB7215"/>
    <w:rsid w:val="00FB74F4"/>
    <w:rsid w:val="00FB7573"/>
    <w:rsid w:val="00FB7CD5"/>
    <w:rsid w:val="00FC07A5"/>
    <w:rsid w:val="00FC0BE4"/>
    <w:rsid w:val="00FC0D6D"/>
    <w:rsid w:val="00FC110B"/>
    <w:rsid w:val="00FC16EC"/>
    <w:rsid w:val="00FC1DD4"/>
    <w:rsid w:val="00FC338F"/>
    <w:rsid w:val="00FC352F"/>
    <w:rsid w:val="00FC3E1D"/>
    <w:rsid w:val="00FC457C"/>
    <w:rsid w:val="00FC495A"/>
    <w:rsid w:val="00FC5239"/>
    <w:rsid w:val="00FC52E6"/>
    <w:rsid w:val="00FC5602"/>
    <w:rsid w:val="00FC58AF"/>
    <w:rsid w:val="00FC5918"/>
    <w:rsid w:val="00FC5D6F"/>
    <w:rsid w:val="00FC666B"/>
    <w:rsid w:val="00FC6C0B"/>
    <w:rsid w:val="00FC6C64"/>
    <w:rsid w:val="00FC7031"/>
    <w:rsid w:val="00FC7550"/>
    <w:rsid w:val="00FC7558"/>
    <w:rsid w:val="00FC7B94"/>
    <w:rsid w:val="00FC7ED3"/>
    <w:rsid w:val="00FC7F49"/>
    <w:rsid w:val="00FD0706"/>
    <w:rsid w:val="00FD07D0"/>
    <w:rsid w:val="00FD0B8E"/>
    <w:rsid w:val="00FD1422"/>
    <w:rsid w:val="00FD1D4C"/>
    <w:rsid w:val="00FD1F43"/>
    <w:rsid w:val="00FD1F6E"/>
    <w:rsid w:val="00FD2072"/>
    <w:rsid w:val="00FD25B0"/>
    <w:rsid w:val="00FD2F40"/>
    <w:rsid w:val="00FD3404"/>
    <w:rsid w:val="00FD3F8C"/>
    <w:rsid w:val="00FD446C"/>
    <w:rsid w:val="00FD4A9C"/>
    <w:rsid w:val="00FD4E59"/>
    <w:rsid w:val="00FD5C57"/>
    <w:rsid w:val="00FD611F"/>
    <w:rsid w:val="00FD651B"/>
    <w:rsid w:val="00FD6A1F"/>
    <w:rsid w:val="00FD6CAA"/>
    <w:rsid w:val="00FD6D59"/>
    <w:rsid w:val="00FD72B0"/>
    <w:rsid w:val="00FD770F"/>
    <w:rsid w:val="00FD77E5"/>
    <w:rsid w:val="00FD7B25"/>
    <w:rsid w:val="00FD7BBD"/>
    <w:rsid w:val="00FD7CAF"/>
    <w:rsid w:val="00FE15D1"/>
    <w:rsid w:val="00FE2383"/>
    <w:rsid w:val="00FE2715"/>
    <w:rsid w:val="00FE2A4E"/>
    <w:rsid w:val="00FE2B7B"/>
    <w:rsid w:val="00FE3344"/>
    <w:rsid w:val="00FE3800"/>
    <w:rsid w:val="00FE3BE9"/>
    <w:rsid w:val="00FE3CA8"/>
    <w:rsid w:val="00FE3DA3"/>
    <w:rsid w:val="00FE404E"/>
    <w:rsid w:val="00FE4BEC"/>
    <w:rsid w:val="00FE4C6A"/>
    <w:rsid w:val="00FE4F22"/>
    <w:rsid w:val="00FE533C"/>
    <w:rsid w:val="00FE53F9"/>
    <w:rsid w:val="00FE54EE"/>
    <w:rsid w:val="00FE6143"/>
    <w:rsid w:val="00FE6511"/>
    <w:rsid w:val="00FE69FC"/>
    <w:rsid w:val="00FE6F4E"/>
    <w:rsid w:val="00FE75DB"/>
    <w:rsid w:val="00FE7E99"/>
    <w:rsid w:val="00FF0307"/>
    <w:rsid w:val="00FF038E"/>
    <w:rsid w:val="00FF0899"/>
    <w:rsid w:val="00FF0C50"/>
    <w:rsid w:val="00FF0F52"/>
    <w:rsid w:val="00FF1188"/>
    <w:rsid w:val="00FF16F7"/>
    <w:rsid w:val="00FF187B"/>
    <w:rsid w:val="00FF1A7D"/>
    <w:rsid w:val="00FF1BF0"/>
    <w:rsid w:val="00FF1D58"/>
    <w:rsid w:val="00FF279E"/>
    <w:rsid w:val="00FF2AAA"/>
    <w:rsid w:val="00FF2B92"/>
    <w:rsid w:val="00FF2D15"/>
    <w:rsid w:val="00FF3096"/>
    <w:rsid w:val="00FF3579"/>
    <w:rsid w:val="00FF3F0B"/>
    <w:rsid w:val="00FF5DE5"/>
    <w:rsid w:val="00FF5E51"/>
    <w:rsid w:val="00FF63E5"/>
    <w:rsid w:val="00FF6662"/>
    <w:rsid w:val="00FF6C16"/>
    <w:rsid w:val="00FF7115"/>
    <w:rsid w:val="00FF7772"/>
    <w:rsid w:val="00FF7BAF"/>
    <w:rsid w:val="00FF7CBD"/>
    <w:rsid w:val="00FF7E7A"/>
    <w:rsid w:val="00FF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4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A24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B4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1155</TotalTime>
  <Pages>7</Pages>
  <Words>1199</Words>
  <Characters>6838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Vilysov</cp:lastModifiedBy>
  <cp:revision>85</cp:revision>
  <dcterms:created xsi:type="dcterms:W3CDTF">2013-03-01T09:39:00Z</dcterms:created>
  <dcterms:modified xsi:type="dcterms:W3CDTF">2013-04-03T12:33:00Z</dcterms:modified>
</cp:coreProperties>
</file>